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C5" w:rsidRPr="0034180D" w:rsidRDefault="00DF55B4" w:rsidP="00632A23">
      <w:pPr>
        <w:jc w:val="both"/>
        <w:rPr>
          <w:sz w:val="22"/>
          <w:szCs w:val="22"/>
        </w:rPr>
      </w:pPr>
      <w:r>
        <w:rPr>
          <w:rFonts w:ascii="Tms Rmn" w:hAnsi="Tms Rmn" w:cs="Times New Roman"/>
          <w:noProof/>
        </w:rPr>
        <w:drawing>
          <wp:inline distT="0" distB="0" distL="0" distR="0" wp14:anchorId="4C040DEF" wp14:editId="52975B0C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Default="005A12C5" w:rsidP="00632A23">
      <w:pPr>
        <w:jc w:val="both"/>
        <w:rPr>
          <w:sz w:val="22"/>
          <w:szCs w:val="22"/>
        </w:rPr>
      </w:pPr>
    </w:p>
    <w:p w:rsidR="002B47D0" w:rsidRPr="0034180D" w:rsidRDefault="002B47D0" w:rsidP="00632A23">
      <w:pPr>
        <w:jc w:val="both"/>
        <w:rPr>
          <w:sz w:val="22"/>
          <w:szCs w:val="22"/>
        </w:rPr>
      </w:pPr>
    </w:p>
    <w:p w:rsidR="005A12C5" w:rsidRPr="0034180D" w:rsidRDefault="005A12C5" w:rsidP="005A12C5">
      <w:pPr>
        <w:framePr w:w="5500" w:wrap="around" w:vAnchor="page" w:hAnchor="page" w:x="1342" w:y="1085"/>
      </w:pPr>
      <w:bookmarkStart w:id="0" w:name="glava"/>
    </w:p>
    <w:bookmarkEnd w:id="0"/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B4F2C" w:rsidRPr="00CB74D4" w:rsidRDefault="00CE0FE8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>SPECIFIKACIJE PREDMETA</w:t>
      </w:r>
    </w:p>
    <w:p w:rsidR="00CE0FE8" w:rsidRDefault="00A63AE6" w:rsidP="00CE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javnega </w:t>
      </w:r>
      <w:r w:rsidR="00CE0FE8" w:rsidRPr="00CB74D4">
        <w:rPr>
          <w:b/>
          <w:color w:val="00B050"/>
          <w:sz w:val="28"/>
          <w:szCs w:val="28"/>
        </w:rPr>
        <w:t>naročila z oznako</w:t>
      </w:r>
    </w:p>
    <w:p w:rsidR="002B47D0" w:rsidRDefault="002B47D0" w:rsidP="002B4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2F152C">
        <w:rPr>
          <w:b/>
          <w:color w:val="00B050"/>
          <w:sz w:val="28"/>
          <w:szCs w:val="28"/>
        </w:rPr>
        <w:t>IC-DRC-2-005/18-B</w:t>
      </w:r>
    </w:p>
    <w:p w:rsidR="002B47D0" w:rsidRDefault="002B47D0" w:rsidP="002B4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</w:p>
    <w:p w:rsidR="002B47D0" w:rsidRPr="002B47D0" w:rsidRDefault="002B47D0" w:rsidP="002B4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</w:rPr>
      </w:pPr>
      <w:r w:rsidRPr="002B47D0">
        <w:rPr>
          <w:b/>
          <w:color w:val="00B050"/>
        </w:rPr>
        <w:t xml:space="preserve">SKLOP 3: Licence </w:t>
      </w:r>
      <w:proofErr w:type="spellStart"/>
      <w:r w:rsidRPr="002B47D0">
        <w:rPr>
          <w:b/>
          <w:color w:val="00B050"/>
        </w:rPr>
        <w:t>VMware</w:t>
      </w:r>
      <w:proofErr w:type="spellEnd"/>
    </w:p>
    <w:p w:rsidR="00632A23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B47D0" w:rsidRPr="0034180D" w:rsidRDefault="002B47D0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632A23" w:rsidRPr="0034180D" w:rsidRDefault="00632A23" w:rsidP="00632A23">
      <w:pPr>
        <w:jc w:val="both"/>
        <w:rPr>
          <w:sz w:val="22"/>
          <w:szCs w:val="22"/>
        </w:rPr>
      </w:pPr>
    </w:p>
    <w:p w:rsidR="00AF4FC1" w:rsidRDefault="00AF4FC1" w:rsidP="00632A23">
      <w:pPr>
        <w:jc w:val="both"/>
        <w:rPr>
          <w:sz w:val="22"/>
          <w:szCs w:val="22"/>
        </w:rPr>
      </w:pPr>
    </w:p>
    <w:p w:rsidR="000B31C1" w:rsidRDefault="000B31C1" w:rsidP="00027EB4">
      <w:pPr>
        <w:jc w:val="both"/>
        <w:rPr>
          <w:sz w:val="22"/>
          <w:szCs w:val="22"/>
        </w:rPr>
      </w:pPr>
    </w:p>
    <w:p w:rsidR="00DF0F9D" w:rsidRDefault="00DF0F9D" w:rsidP="00082D9A">
      <w:pPr>
        <w:rPr>
          <w:sz w:val="22"/>
          <w:szCs w:val="22"/>
        </w:rPr>
      </w:pPr>
    </w:p>
    <w:p w:rsidR="00DF0F9D" w:rsidRDefault="00DF0F9D" w:rsidP="00082D9A">
      <w:pPr>
        <w:rPr>
          <w:sz w:val="22"/>
          <w:szCs w:val="22"/>
        </w:rPr>
      </w:pPr>
    </w:p>
    <w:p w:rsidR="00DF0F9D" w:rsidRPr="00CB74D4" w:rsidRDefault="00DF0F9D" w:rsidP="00DF0F9D">
      <w:pPr>
        <w:jc w:val="both"/>
        <w:rPr>
          <w:b/>
          <w:color w:val="00B050"/>
          <w:sz w:val="22"/>
          <w:szCs w:val="22"/>
        </w:rPr>
      </w:pPr>
      <w:r w:rsidRPr="00CB74D4">
        <w:rPr>
          <w:b/>
          <w:color w:val="00B050"/>
          <w:sz w:val="22"/>
          <w:szCs w:val="22"/>
        </w:rPr>
        <w:t xml:space="preserve">PREDMET NAROČILA </w:t>
      </w:r>
      <w:r>
        <w:rPr>
          <w:b/>
          <w:color w:val="00B050"/>
          <w:sz w:val="22"/>
          <w:szCs w:val="22"/>
        </w:rPr>
        <w:t>ZA SKLOP 3</w:t>
      </w:r>
      <w:r w:rsidRPr="00CB74D4">
        <w:rPr>
          <w:b/>
          <w:color w:val="00B050"/>
          <w:sz w:val="22"/>
          <w:szCs w:val="22"/>
        </w:rPr>
        <w:t>:</w:t>
      </w:r>
    </w:p>
    <w:p w:rsidR="00DF0F9D" w:rsidRDefault="00DF0F9D" w:rsidP="00DF0F9D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DF0F9D" w:rsidRDefault="00DF0F9D" w:rsidP="00DF0F9D">
      <w:pPr>
        <w:spacing w:after="60"/>
        <w:jc w:val="both"/>
        <w:rPr>
          <w:b/>
          <w:sz w:val="22"/>
          <w:szCs w:val="22"/>
        </w:rPr>
      </w:pPr>
      <w:r w:rsidRPr="0006399A">
        <w:rPr>
          <w:sz w:val="22"/>
          <w:szCs w:val="22"/>
        </w:rPr>
        <w:t xml:space="preserve">Predmet naročila </w:t>
      </w:r>
      <w:r>
        <w:rPr>
          <w:sz w:val="22"/>
          <w:szCs w:val="22"/>
        </w:rPr>
        <w:t>je</w:t>
      </w:r>
      <w:r w:rsidRPr="00713079">
        <w:rPr>
          <w:sz w:val="22"/>
          <w:szCs w:val="22"/>
        </w:rPr>
        <w:t>:</w:t>
      </w:r>
    </w:p>
    <w:p w:rsidR="00DF0F9D" w:rsidRPr="00EF4863" w:rsidRDefault="00CD2EC6" w:rsidP="003B6D86">
      <w:pPr>
        <w:numPr>
          <w:ilvl w:val="0"/>
          <w:numId w:val="2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DF0F9D">
        <w:rPr>
          <w:sz w:val="22"/>
          <w:szCs w:val="22"/>
        </w:rPr>
        <w:t>akup dodatnih licenc</w:t>
      </w:r>
      <w:r w:rsidR="00DF0F9D" w:rsidRPr="00EF4863">
        <w:rPr>
          <w:sz w:val="22"/>
          <w:szCs w:val="22"/>
        </w:rPr>
        <w:t xml:space="preserve"> </w:t>
      </w:r>
      <w:proofErr w:type="spellStart"/>
      <w:r w:rsidR="00DF0F9D" w:rsidRPr="00EF4863">
        <w:rPr>
          <w:sz w:val="22"/>
          <w:szCs w:val="22"/>
        </w:rPr>
        <w:t>VMware</w:t>
      </w:r>
      <w:proofErr w:type="spellEnd"/>
      <w:r w:rsidR="00DF0F9D" w:rsidRPr="00EF4863">
        <w:rPr>
          <w:sz w:val="22"/>
          <w:szCs w:val="22"/>
        </w:rPr>
        <w:t xml:space="preserve"> </w:t>
      </w:r>
      <w:proofErr w:type="spellStart"/>
      <w:r w:rsidR="00DF0F9D" w:rsidRPr="00EF4863">
        <w:rPr>
          <w:sz w:val="22"/>
          <w:szCs w:val="22"/>
        </w:rPr>
        <w:t>v</w:t>
      </w:r>
      <w:r w:rsidR="00DF0F9D">
        <w:rPr>
          <w:sz w:val="22"/>
          <w:szCs w:val="22"/>
        </w:rPr>
        <w:t>Sphere</w:t>
      </w:r>
      <w:proofErr w:type="spellEnd"/>
      <w:r w:rsidR="00DF0F9D">
        <w:rPr>
          <w:sz w:val="22"/>
          <w:szCs w:val="22"/>
        </w:rPr>
        <w:t xml:space="preserve"> </w:t>
      </w:r>
      <w:proofErr w:type="spellStart"/>
      <w:r w:rsidR="00DF0F9D">
        <w:rPr>
          <w:sz w:val="22"/>
          <w:szCs w:val="22"/>
        </w:rPr>
        <w:t>Enterprise</w:t>
      </w:r>
      <w:proofErr w:type="spellEnd"/>
      <w:r w:rsidR="00DF0F9D">
        <w:rPr>
          <w:sz w:val="22"/>
          <w:szCs w:val="22"/>
        </w:rPr>
        <w:t xml:space="preserve"> Plus,</w:t>
      </w:r>
    </w:p>
    <w:p w:rsidR="00DF0F9D" w:rsidRPr="00EF4863" w:rsidRDefault="00CD2EC6" w:rsidP="003B6D86">
      <w:pPr>
        <w:numPr>
          <w:ilvl w:val="0"/>
          <w:numId w:val="2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DF0F9D" w:rsidRPr="00EF4863">
        <w:rPr>
          <w:sz w:val="22"/>
          <w:szCs w:val="22"/>
        </w:rPr>
        <w:t>odaljšan</w:t>
      </w:r>
      <w:r w:rsidR="00DF0F9D">
        <w:rPr>
          <w:sz w:val="22"/>
          <w:szCs w:val="22"/>
        </w:rPr>
        <w:t xml:space="preserve">je vzdrževanja obstoječih in novih licenc za </w:t>
      </w:r>
      <w:proofErr w:type="spellStart"/>
      <w:r w:rsidR="00DF0F9D">
        <w:rPr>
          <w:sz w:val="22"/>
          <w:szCs w:val="22"/>
        </w:rPr>
        <w:t>VMware</w:t>
      </w:r>
      <w:proofErr w:type="spellEnd"/>
      <w:r w:rsidR="00DF0F9D">
        <w:rPr>
          <w:sz w:val="22"/>
          <w:szCs w:val="22"/>
        </w:rPr>
        <w:t xml:space="preserve"> pri proizvajalcu,</w:t>
      </w:r>
    </w:p>
    <w:p w:rsidR="00DF0F9D" w:rsidRPr="00713079" w:rsidRDefault="00CD2EC6" w:rsidP="003B6D86">
      <w:pPr>
        <w:numPr>
          <w:ilvl w:val="0"/>
          <w:numId w:val="2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DF0F9D" w:rsidRPr="00EF4863">
        <w:rPr>
          <w:sz w:val="22"/>
          <w:szCs w:val="22"/>
        </w:rPr>
        <w:t xml:space="preserve">okalna podpora za </w:t>
      </w:r>
      <w:proofErr w:type="spellStart"/>
      <w:r w:rsidR="00DF0F9D" w:rsidRPr="00EF4863">
        <w:rPr>
          <w:sz w:val="22"/>
          <w:szCs w:val="22"/>
        </w:rPr>
        <w:t>VMware</w:t>
      </w:r>
      <w:proofErr w:type="spellEnd"/>
      <w:r w:rsidR="00DF0F9D">
        <w:rPr>
          <w:sz w:val="22"/>
          <w:szCs w:val="22"/>
        </w:rPr>
        <w:t>.</w:t>
      </w:r>
    </w:p>
    <w:p w:rsidR="00DF0F9D" w:rsidRDefault="00DF0F9D" w:rsidP="00DF0F9D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CD2EC6" w:rsidRDefault="00CD2EC6" w:rsidP="00DF0F9D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DF0F9D" w:rsidRDefault="00DF0F9D" w:rsidP="00DF0F9D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DF0F9D" w:rsidRPr="00CB74D4" w:rsidRDefault="00DF0F9D" w:rsidP="00DF0F9D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CB74D4">
        <w:rPr>
          <w:b/>
          <w:color w:val="00B050"/>
          <w:sz w:val="22"/>
          <w:szCs w:val="22"/>
        </w:rPr>
        <w:t xml:space="preserve">SPECIFIKACIJE PREDMETA NAROČILA </w:t>
      </w:r>
      <w:r>
        <w:rPr>
          <w:b/>
          <w:color w:val="00B050"/>
          <w:sz w:val="22"/>
          <w:szCs w:val="22"/>
        </w:rPr>
        <w:t>IN MINIMALNE ZAHTEVE NAROČNIKA</w:t>
      </w:r>
    </w:p>
    <w:p w:rsidR="00DF0F9D" w:rsidRDefault="00DF0F9D" w:rsidP="00DF0F9D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CD2EC6" w:rsidRDefault="00CD2EC6" w:rsidP="00DF0F9D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DF0F9D" w:rsidRPr="0094423E" w:rsidRDefault="00DF0F9D" w:rsidP="00DF0F9D">
      <w:pPr>
        <w:autoSpaceDE w:val="0"/>
        <w:autoSpaceDN w:val="0"/>
        <w:adjustRightInd w:val="0"/>
        <w:jc w:val="both"/>
        <w:rPr>
          <w:color w:val="00B050"/>
          <w:sz w:val="22"/>
          <w:szCs w:val="22"/>
          <w:u w:val="single"/>
        </w:rPr>
      </w:pPr>
      <w:r w:rsidRPr="00C30249">
        <w:rPr>
          <w:b/>
          <w:color w:val="00B050"/>
          <w:sz w:val="22"/>
          <w:szCs w:val="22"/>
        </w:rPr>
        <w:t xml:space="preserve">3.1 Nakup dodatnih licenc za </w:t>
      </w:r>
      <w:proofErr w:type="spellStart"/>
      <w:r w:rsidRPr="00C30249">
        <w:rPr>
          <w:b/>
          <w:color w:val="00B050"/>
          <w:sz w:val="22"/>
          <w:szCs w:val="22"/>
        </w:rPr>
        <w:t>VMware</w:t>
      </w:r>
      <w:proofErr w:type="spellEnd"/>
      <w:r w:rsidRPr="00C30249">
        <w:rPr>
          <w:b/>
          <w:color w:val="00B050"/>
          <w:sz w:val="22"/>
          <w:szCs w:val="22"/>
        </w:rPr>
        <w:t xml:space="preserve"> </w:t>
      </w:r>
      <w:r w:rsidR="0094423E" w:rsidRPr="0094423E">
        <w:rPr>
          <w:color w:val="00B050"/>
          <w:sz w:val="22"/>
          <w:szCs w:val="22"/>
          <w:u w:val="single"/>
        </w:rPr>
        <w:t>(2 kosa)</w:t>
      </w:r>
    </w:p>
    <w:p w:rsidR="00DF0F9D" w:rsidRPr="00983C8E" w:rsidRDefault="00DF0F9D" w:rsidP="00DF0F9D">
      <w:pPr>
        <w:rPr>
          <w:sz w:val="22"/>
          <w:szCs w:val="22"/>
        </w:rPr>
      </w:pPr>
    </w:p>
    <w:p w:rsidR="00DF0F9D" w:rsidRDefault="00DF0F9D" w:rsidP="003B6D86">
      <w:pPr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2</w:t>
      </w:r>
      <w:r w:rsidRPr="00CB547D">
        <w:rPr>
          <w:sz w:val="22"/>
          <w:szCs w:val="22"/>
        </w:rPr>
        <w:t xml:space="preserve">x </w:t>
      </w:r>
      <w:proofErr w:type="spellStart"/>
      <w:r w:rsidRPr="00CB547D">
        <w:rPr>
          <w:sz w:val="22"/>
          <w:szCs w:val="22"/>
        </w:rPr>
        <w:t>vSphere</w:t>
      </w:r>
      <w:proofErr w:type="spellEnd"/>
      <w:r w:rsidRPr="00CB547D">
        <w:rPr>
          <w:sz w:val="22"/>
          <w:szCs w:val="22"/>
        </w:rPr>
        <w:t xml:space="preserve"> </w:t>
      </w:r>
      <w:r>
        <w:rPr>
          <w:sz w:val="22"/>
          <w:szCs w:val="22"/>
        </w:rPr>
        <w:t>6</w:t>
      </w:r>
      <w:r w:rsidRPr="00CB547D">
        <w:rPr>
          <w:sz w:val="22"/>
          <w:szCs w:val="22"/>
        </w:rPr>
        <w:t xml:space="preserve"> </w:t>
      </w:r>
      <w:proofErr w:type="spellStart"/>
      <w:r w:rsidRPr="00CB547D">
        <w:rPr>
          <w:sz w:val="22"/>
          <w:szCs w:val="22"/>
        </w:rPr>
        <w:t>Enterprise</w:t>
      </w:r>
      <w:proofErr w:type="spellEnd"/>
      <w:r w:rsidRPr="00CB54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Plus </w:t>
      </w:r>
      <w:r w:rsidRPr="00CB547D">
        <w:rPr>
          <w:sz w:val="22"/>
          <w:szCs w:val="22"/>
        </w:rPr>
        <w:t>za 1 procesor (neomejeno število jeder)</w:t>
      </w:r>
    </w:p>
    <w:p w:rsidR="00DF0F9D" w:rsidRPr="00CB547D" w:rsidRDefault="00DF0F9D" w:rsidP="003B6D86">
      <w:pPr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Vzdrževanje</w:t>
      </w:r>
      <w:r w:rsidR="00BB7FE0">
        <w:rPr>
          <w:sz w:val="22"/>
          <w:szCs w:val="22"/>
        </w:rPr>
        <w:t xml:space="preserve"> dodatno kupljenih</w:t>
      </w:r>
      <w:r>
        <w:rPr>
          <w:sz w:val="22"/>
          <w:szCs w:val="22"/>
        </w:rPr>
        <w:t xml:space="preserve"> licenc pri proizvajalcu od nakupa do 15.12.2018</w:t>
      </w:r>
    </w:p>
    <w:p w:rsidR="00DF0F9D" w:rsidRDefault="00DF0F9D" w:rsidP="00DF0F9D">
      <w:pPr>
        <w:rPr>
          <w:sz w:val="22"/>
          <w:szCs w:val="22"/>
        </w:rPr>
      </w:pPr>
    </w:p>
    <w:p w:rsidR="00DF0F9D" w:rsidRDefault="00DF0F9D" w:rsidP="00CD2EC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Naročnik razpolaga z licencami </w:t>
      </w:r>
      <w:proofErr w:type="spellStart"/>
      <w:r>
        <w:rPr>
          <w:sz w:val="22"/>
          <w:szCs w:val="22"/>
        </w:rPr>
        <w:t>vSphere</w:t>
      </w:r>
      <w:proofErr w:type="spellEnd"/>
      <w:r>
        <w:rPr>
          <w:sz w:val="22"/>
          <w:szCs w:val="22"/>
        </w:rPr>
        <w:t xml:space="preserve"> 5 </w:t>
      </w:r>
      <w:proofErr w:type="spellStart"/>
      <w:r>
        <w:rPr>
          <w:sz w:val="22"/>
          <w:szCs w:val="22"/>
        </w:rPr>
        <w:t>Enterprise</w:t>
      </w:r>
      <w:proofErr w:type="spellEnd"/>
      <w:r>
        <w:rPr>
          <w:sz w:val="22"/>
          <w:szCs w:val="22"/>
        </w:rPr>
        <w:t xml:space="preserve"> za 9 CPU. Če je za naročnika ugodneje nadgraditi obstoječe licence na zadnjo verzijo </w:t>
      </w:r>
      <w:proofErr w:type="spellStart"/>
      <w:r>
        <w:rPr>
          <w:sz w:val="22"/>
          <w:szCs w:val="22"/>
        </w:rPr>
        <w:t>Enterprise</w:t>
      </w:r>
      <w:proofErr w:type="spellEnd"/>
      <w:r>
        <w:rPr>
          <w:sz w:val="22"/>
          <w:szCs w:val="22"/>
        </w:rPr>
        <w:t xml:space="preserve"> Plus, lahko ponudnik ponudi to možnost.</w:t>
      </w:r>
    </w:p>
    <w:p w:rsidR="00DF0F9D" w:rsidRDefault="00DF0F9D" w:rsidP="00DF0F9D">
      <w:pPr>
        <w:rPr>
          <w:sz w:val="22"/>
          <w:szCs w:val="22"/>
        </w:rPr>
      </w:pPr>
    </w:p>
    <w:p w:rsidR="00BB7FE0" w:rsidRDefault="00DF0F9D" w:rsidP="00BB7FE0">
      <w:pPr>
        <w:jc w:val="both"/>
        <w:rPr>
          <w:sz w:val="22"/>
          <w:szCs w:val="22"/>
        </w:rPr>
      </w:pPr>
      <w:r>
        <w:rPr>
          <w:sz w:val="22"/>
          <w:szCs w:val="22"/>
        </w:rPr>
        <w:t>Dobavni rok za predložitev potrdila proizvajalca o veljavnosti licenc je največ 30 dni od sklenitve pogodbe.</w:t>
      </w:r>
      <w:r w:rsidR="00BB7FE0">
        <w:rPr>
          <w:sz w:val="22"/>
          <w:szCs w:val="22"/>
        </w:rPr>
        <w:t xml:space="preserve"> </w:t>
      </w:r>
    </w:p>
    <w:p w:rsidR="00BB7FE0" w:rsidRDefault="00BB7FE0" w:rsidP="00DF0F9D">
      <w:pPr>
        <w:jc w:val="both"/>
        <w:rPr>
          <w:sz w:val="22"/>
          <w:szCs w:val="22"/>
        </w:rPr>
      </w:pPr>
    </w:p>
    <w:p w:rsidR="00DF0F9D" w:rsidRDefault="00DF0F9D" w:rsidP="00DF0F9D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DF0F9D" w:rsidRDefault="00DF0F9D" w:rsidP="00DF0F9D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DF0F9D" w:rsidRPr="0094423E" w:rsidRDefault="00DF0F9D" w:rsidP="00DF0F9D">
      <w:pPr>
        <w:autoSpaceDE w:val="0"/>
        <w:autoSpaceDN w:val="0"/>
        <w:adjustRightInd w:val="0"/>
        <w:jc w:val="both"/>
        <w:rPr>
          <w:color w:val="00B050"/>
          <w:sz w:val="22"/>
          <w:szCs w:val="22"/>
          <w:u w:val="single"/>
        </w:rPr>
      </w:pPr>
      <w:r w:rsidRPr="00C30249">
        <w:rPr>
          <w:b/>
          <w:color w:val="00B050"/>
          <w:sz w:val="22"/>
          <w:szCs w:val="22"/>
        </w:rPr>
        <w:t>3.2 Podaljšanje vzdrževanja obstoječih in novih licenc pri proizvajalcu</w:t>
      </w:r>
      <w:r w:rsidR="0094423E">
        <w:rPr>
          <w:b/>
          <w:color w:val="00B050"/>
          <w:sz w:val="22"/>
          <w:szCs w:val="22"/>
        </w:rPr>
        <w:t xml:space="preserve"> </w:t>
      </w:r>
      <w:r w:rsidR="0094423E" w:rsidRPr="0094423E">
        <w:rPr>
          <w:color w:val="00B050"/>
          <w:sz w:val="22"/>
          <w:szCs w:val="22"/>
          <w:u w:val="single"/>
        </w:rPr>
        <w:t>(3 leta)</w:t>
      </w:r>
    </w:p>
    <w:p w:rsidR="00DF0F9D" w:rsidRPr="00983C8E" w:rsidRDefault="00DF0F9D" w:rsidP="00DF0F9D">
      <w:pPr>
        <w:rPr>
          <w:sz w:val="22"/>
          <w:szCs w:val="22"/>
        </w:rPr>
      </w:pPr>
    </w:p>
    <w:p w:rsidR="00DF0F9D" w:rsidRDefault="00BB7FE0" w:rsidP="00BB7FE0">
      <w:pPr>
        <w:jc w:val="both"/>
        <w:rPr>
          <w:sz w:val="22"/>
          <w:szCs w:val="22"/>
        </w:rPr>
      </w:pPr>
      <w:r>
        <w:rPr>
          <w:sz w:val="22"/>
          <w:szCs w:val="22"/>
        </w:rPr>
        <w:t>3-letno p</w:t>
      </w:r>
      <w:r w:rsidR="00DF0F9D" w:rsidRPr="00983C8E">
        <w:rPr>
          <w:sz w:val="22"/>
          <w:szCs w:val="22"/>
        </w:rPr>
        <w:t>odaljša</w:t>
      </w:r>
      <w:r w:rsidR="00DF0F9D">
        <w:rPr>
          <w:sz w:val="22"/>
          <w:szCs w:val="22"/>
        </w:rPr>
        <w:t>nje</w:t>
      </w:r>
      <w:r w:rsidR="00DF0F9D" w:rsidRPr="00983C8E">
        <w:rPr>
          <w:sz w:val="22"/>
          <w:szCs w:val="22"/>
        </w:rPr>
        <w:t xml:space="preserve"> vzdrževanj</w:t>
      </w:r>
      <w:r w:rsidR="00DF0F9D">
        <w:rPr>
          <w:sz w:val="22"/>
          <w:szCs w:val="22"/>
        </w:rPr>
        <w:t>a</w:t>
      </w:r>
      <w:r w:rsidR="00DF0F9D" w:rsidRPr="00983C8E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DF0F9D">
        <w:rPr>
          <w:sz w:val="22"/>
          <w:szCs w:val="22"/>
        </w:rPr>
        <w:t xml:space="preserve">16.12.2018 </w:t>
      </w:r>
      <w:r w:rsidR="00CD2EC6">
        <w:rPr>
          <w:sz w:val="22"/>
          <w:szCs w:val="22"/>
        </w:rPr>
        <w:t>-</w:t>
      </w:r>
      <w:r w:rsidR="00DF0F9D">
        <w:rPr>
          <w:sz w:val="22"/>
          <w:szCs w:val="22"/>
        </w:rPr>
        <w:t xml:space="preserve"> 15.12.2021</w:t>
      </w:r>
      <w:r>
        <w:rPr>
          <w:sz w:val="22"/>
          <w:szCs w:val="22"/>
        </w:rPr>
        <w:t xml:space="preserve">) naslednjih licenc </w:t>
      </w:r>
      <w:proofErr w:type="spellStart"/>
      <w:r>
        <w:rPr>
          <w:sz w:val="22"/>
          <w:szCs w:val="22"/>
        </w:rPr>
        <w:t>VMware</w:t>
      </w:r>
      <w:proofErr w:type="spellEnd"/>
      <w:r w:rsidRPr="00983C8E">
        <w:rPr>
          <w:sz w:val="22"/>
          <w:szCs w:val="22"/>
        </w:rPr>
        <w:t xml:space="preserve"> pri proizvajalcu</w:t>
      </w:r>
      <w:r w:rsidR="00DF0F9D">
        <w:rPr>
          <w:sz w:val="22"/>
          <w:szCs w:val="22"/>
        </w:rPr>
        <w:t>:</w:t>
      </w:r>
    </w:p>
    <w:p w:rsidR="00DF0F9D" w:rsidRPr="00983C8E" w:rsidRDefault="00DF0F9D" w:rsidP="00DF0F9D">
      <w:pPr>
        <w:rPr>
          <w:sz w:val="22"/>
          <w:szCs w:val="22"/>
        </w:rPr>
      </w:pPr>
    </w:p>
    <w:p w:rsidR="00DF0F9D" w:rsidRPr="00CB547D" w:rsidRDefault="00DF0F9D" w:rsidP="003B6D86">
      <w:pPr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>13</w:t>
      </w:r>
      <w:r w:rsidRPr="00CB547D">
        <w:rPr>
          <w:sz w:val="22"/>
          <w:szCs w:val="22"/>
        </w:rPr>
        <w:t xml:space="preserve">x </w:t>
      </w:r>
      <w:proofErr w:type="spellStart"/>
      <w:r w:rsidRPr="00CB547D">
        <w:rPr>
          <w:sz w:val="22"/>
          <w:szCs w:val="22"/>
        </w:rPr>
        <w:t>vSphere</w:t>
      </w:r>
      <w:proofErr w:type="spellEnd"/>
      <w:r w:rsidRPr="00CB547D">
        <w:rPr>
          <w:sz w:val="22"/>
          <w:szCs w:val="22"/>
        </w:rPr>
        <w:t xml:space="preserve"> </w:t>
      </w:r>
      <w:r>
        <w:rPr>
          <w:sz w:val="22"/>
          <w:szCs w:val="22"/>
        </w:rPr>
        <w:t>6</w:t>
      </w:r>
      <w:r w:rsidRPr="00CB547D">
        <w:rPr>
          <w:sz w:val="22"/>
          <w:szCs w:val="22"/>
        </w:rPr>
        <w:t xml:space="preserve"> </w:t>
      </w:r>
      <w:proofErr w:type="spellStart"/>
      <w:r w:rsidRPr="00CB547D">
        <w:rPr>
          <w:sz w:val="22"/>
          <w:szCs w:val="22"/>
        </w:rPr>
        <w:t>Enterprise</w:t>
      </w:r>
      <w:proofErr w:type="spellEnd"/>
      <w:r w:rsidRPr="00CB54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Plus </w:t>
      </w:r>
      <w:r w:rsidRPr="00CB547D">
        <w:rPr>
          <w:sz w:val="22"/>
          <w:szCs w:val="22"/>
        </w:rPr>
        <w:t>za 1 procesor (neomejeno število jeder)</w:t>
      </w:r>
    </w:p>
    <w:p w:rsidR="00DF0F9D" w:rsidRPr="00CB547D" w:rsidRDefault="00DF0F9D" w:rsidP="003B6D86">
      <w:pPr>
        <w:numPr>
          <w:ilvl w:val="0"/>
          <w:numId w:val="18"/>
        </w:numPr>
        <w:rPr>
          <w:sz w:val="22"/>
          <w:szCs w:val="22"/>
        </w:rPr>
      </w:pPr>
      <w:r w:rsidRPr="00CB547D">
        <w:rPr>
          <w:sz w:val="22"/>
          <w:szCs w:val="22"/>
        </w:rPr>
        <w:t xml:space="preserve">1x </w:t>
      </w:r>
      <w:proofErr w:type="spellStart"/>
      <w:r w:rsidRPr="00CB547D">
        <w:rPr>
          <w:sz w:val="22"/>
          <w:szCs w:val="22"/>
        </w:rPr>
        <w:t>VirtualCenter</w:t>
      </w:r>
      <w:proofErr w:type="spellEnd"/>
      <w:r w:rsidRPr="00CB54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Server 6 </w:t>
      </w:r>
      <w:r w:rsidRPr="00CB547D">
        <w:rPr>
          <w:sz w:val="22"/>
          <w:szCs w:val="22"/>
        </w:rPr>
        <w:t>Standard (1 instanca)</w:t>
      </w:r>
    </w:p>
    <w:p w:rsidR="00DF0F9D" w:rsidRPr="00CB547D" w:rsidRDefault="00DF0F9D" w:rsidP="003B6D86">
      <w:pPr>
        <w:numPr>
          <w:ilvl w:val="0"/>
          <w:numId w:val="18"/>
        </w:numPr>
        <w:rPr>
          <w:sz w:val="22"/>
          <w:szCs w:val="22"/>
        </w:rPr>
      </w:pPr>
      <w:r w:rsidRPr="00CB547D">
        <w:rPr>
          <w:sz w:val="22"/>
          <w:szCs w:val="22"/>
        </w:rPr>
        <w:t>11x Workstation</w:t>
      </w:r>
    </w:p>
    <w:p w:rsidR="00DF0F9D" w:rsidRDefault="00DF0F9D" w:rsidP="00DF0F9D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Obstoječe licence se iztečejo 15.12.2018. </w:t>
      </w:r>
    </w:p>
    <w:p w:rsidR="00DF0F9D" w:rsidRDefault="00DF0F9D" w:rsidP="00DF0F9D">
      <w:pPr>
        <w:rPr>
          <w:sz w:val="22"/>
          <w:szCs w:val="22"/>
        </w:rPr>
      </w:pPr>
    </w:p>
    <w:p w:rsidR="00BB7FE0" w:rsidRDefault="00DF0F9D" w:rsidP="00050FF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Dobavni rok za predložitev potrdila proizvajalca o podaljšanju veljavnosti licenc je najkasneje </w:t>
      </w:r>
      <w:bookmarkStart w:id="1" w:name="_GoBack"/>
      <w:r w:rsidRPr="00672D38">
        <w:rPr>
          <w:b/>
          <w:sz w:val="22"/>
          <w:szCs w:val="22"/>
        </w:rPr>
        <w:t>15.12.2018</w:t>
      </w:r>
      <w:bookmarkEnd w:id="1"/>
      <w:r>
        <w:rPr>
          <w:sz w:val="22"/>
          <w:szCs w:val="22"/>
        </w:rPr>
        <w:t>.</w:t>
      </w:r>
      <w:r w:rsidR="00050FF3">
        <w:rPr>
          <w:sz w:val="22"/>
          <w:szCs w:val="22"/>
        </w:rPr>
        <w:t xml:space="preserve"> </w:t>
      </w:r>
    </w:p>
    <w:p w:rsidR="00DF0F9D" w:rsidRPr="00983C8E" w:rsidRDefault="00DF0F9D" w:rsidP="00DF0F9D">
      <w:pPr>
        <w:rPr>
          <w:sz w:val="22"/>
          <w:szCs w:val="22"/>
        </w:rPr>
      </w:pPr>
    </w:p>
    <w:p w:rsidR="00DF0F9D" w:rsidRPr="00983C8E" w:rsidRDefault="00DF0F9D" w:rsidP="00DF0F9D">
      <w:pPr>
        <w:rPr>
          <w:sz w:val="22"/>
          <w:szCs w:val="22"/>
        </w:rPr>
      </w:pPr>
    </w:p>
    <w:p w:rsidR="00DF0F9D" w:rsidRPr="00C30249" w:rsidRDefault="00DF0F9D" w:rsidP="00DF0F9D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C30249">
        <w:rPr>
          <w:b/>
          <w:color w:val="00B050"/>
          <w:sz w:val="22"/>
          <w:szCs w:val="22"/>
        </w:rPr>
        <w:t>3.</w:t>
      </w:r>
      <w:r>
        <w:rPr>
          <w:b/>
          <w:color w:val="00B050"/>
          <w:sz w:val="22"/>
          <w:szCs w:val="22"/>
        </w:rPr>
        <w:t>3</w:t>
      </w:r>
      <w:r w:rsidRPr="00C30249">
        <w:rPr>
          <w:b/>
          <w:color w:val="00B050"/>
          <w:sz w:val="22"/>
          <w:szCs w:val="22"/>
        </w:rPr>
        <w:t xml:space="preserve"> Vzdrževanje programske opreme pri ponudniku (lokalna podpora)</w:t>
      </w:r>
    </w:p>
    <w:p w:rsidR="00DF0F9D" w:rsidRPr="00983C8E" w:rsidRDefault="00DF0F9D" w:rsidP="00DF0F9D">
      <w:pPr>
        <w:rPr>
          <w:sz w:val="22"/>
          <w:szCs w:val="22"/>
        </w:rPr>
      </w:pPr>
    </w:p>
    <w:p w:rsidR="00050FF3" w:rsidRPr="007A011D" w:rsidRDefault="00050FF3" w:rsidP="00050FF3">
      <w:pPr>
        <w:pStyle w:val="Glava"/>
        <w:tabs>
          <w:tab w:val="clear" w:pos="4536"/>
          <w:tab w:val="clear" w:pos="9072"/>
        </w:tabs>
        <w:spacing w:after="60"/>
        <w:jc w:val="both"/>
        <w:rPr>
          <w:sz w:val="22"/>
          <w:szCs w:val="22"/>
        </w:rPr>
      </w:pPr>
      <w:r w:rsidRPr="007A011D">
        <w:rPr>
          <w:sz w:val="22"/>
          <w:szCs w:val="22"/>
        </w:rPr>
        <w:t xml:space="preserve">3-letno vzdrževanje pri ponudniku (lokalna podpora) </w:t>
      </w:r>
      <w:r>
        <w:rPr>
          <w:sz w:val="22"/>
          <w:szCs w:val="22"/>
        </w:rPr>
        <w:t xml:space="preserve">v obdobju od </w:t>
      </w:r>
      <w:r w:rsidRPr="00050FF3">
        <w:rPr>
          <w:b/>
          <w:sz w:val="22"/>
          <w:szCs w:val="22"/>
        </w:rPr>
        <w:t>1.1.2019 do 31.12.2021</w:t>
      </w:r>
      <w:r>
        <w:rPr>
          <w:sz w:val="22"/>
          <w:szCs w:val="22"/>
        </w:rPr>
        <w:t xml:space="preserve">. </w:t>
      </w:r>
    </w:p>
    <w:p w:rsidR="00050FF3" w:rsidRDefault="00050FF3" w:rsidP="00DF0F9D">
      <w:pPr>
        <w:jc w:val="both"/>
        <w:rPr>
          <w:sz w:val="22"/>
          <w:szCs w:val="22"/>
        </w:rPr>
      </w:pPr>
    </w:p>
    <w:p w:rsidR="00DF0F9D" w:rsidRPr="00D42CEE" w:rsidRDefault="00DF0F9D" w:rsidP="00DF0F9D">
      <w:pPr>
        <w:jc w:val="both"/>
        <w:rPr>
          <w:sz w:val="22"/>
          <w:szCs w:val="22"/>
        </w:rPr>
      </w:pPr>
      <w:r w:rsidRPr="00D42CEE">
        <w:rPr>
          <w:sz w:val="22"/>
          <w:szCs w:val="22"/>
        </w:rPr>
        <w:t xml:space="preserve">Virtualno okolje </w:t>
      </w:r>
      <w:r w:rsidR="00CD2EC6">
        <w:rPr>
          <w:sz w:val="22"/>
          <w:szCs w:val="22"/>
        </w:rPr>
        <w:t>naročnika</w:t>
      </w:r>
      <w:r w:rsidRPr="00D42CEE">
        <w:rPr>
          <w:sz w:val="22"/>
          <w:szCs w:val="22"/>
        </w:rPr>
        <w:t xml:space="preserve"> postaja vse bolj kompleksno, </w:t>
      </w:r>
      <w:r>
        <w:rPr>
          <w:sz w:val="22"/>
          <w:szCs w:val="22"/>
        </w:rPr>
        <w:t>saj trenutno na petih fizičnih 2</w:t>
      </w:r>
      <w:r w:rsidRPr="00D42CEE">
        <w:rPr>
          <w:sz w:val="22"/>
          <w:szCs w:val="22"/>
        </w:rPr>
        <w:t xml:space="preserve">-procesorskih strežnikih </w:t>
      </w:r>
      <w:r>
        <w:rPr>
          <w:sz w:val="22"/>
          <w:szCs w:val="22"/>
        </w:rPr>
        <w:t>in enem 1-procesorskem fizičnem strežniku teče cca. 130</w:t>
      </w:r>
      <w:r w:rsidRPr="00D42CEE">
        <w:rPr>
          <w:sz w:val="22"/>
          <w:szCs w:val="22"/>
        </w:rPr>
        <w:t xml:space="preserve"> virtualnih produkcijskih strežnikov in cca. </w:t>
      </w:r>
      <w:r>
        <w:rPr>
          <w:sz w:val="22"/>
          <w:szCs w:val="22"/>
        </w:rPr>
        <w:t>3</w:t>
      </w:r>
      <w:r w:rsidRPr="00D42CEE">
        <w:rPr>
          <w:sz w:val="22"/>
          <w:szCs w:val="22"/>
        </w:rPr>
        <w:t xml:space="preserve">0 testnih. Uporabljen produkt je </w:t>
      </w:r>
      <w:proofErr w:type="spellStart"/>
      <w:r w:rsidRPr="00D42CEE">
        <w:rPr>
          <w:sz w:val="22"/>
          <w:szCs w:val="22"/>
        </w:rPr>
        <w:t>VMware</w:t>
      </w:r>
      <w:proofErr w:type="spellEnd"/>
      <w:r w:rsidRPr="00D42CEE">
        <w:rPr>
          <w:sz w:val="22"/>
          <w:szCs w:val="22"/>
        </w:rPr>
        <w:t xml:space="preserve"> </w:t>
      </w:r>
      <w:proofErr w:type="spellStart"/>
      <w:r w:rsidRPr="00D42CEE">
        <w:rPr>
          <w:sz w:val="22"/>
          <w:szCs w:val="22"/>
        </w:rPr>
        <w:t>vSphere</w:t>
      </w:r>
      <w:proofErr w:type="spellEnd"/>
      <w:r w:rsidRPr="00D42CEE">
        <w:rPr>
          <w:sz w:val="22"/>
          <w:szCs w:val="22"/>
        </w:rPr>
        <w:t xml:space="preserve"> </w:t>
      </w:r>
      <w:r>
        <w:rPr>
          <w:sz w:val="22"/>
          <w:szCs w:val="22"/>
        </w:rPr>
        <w:t>6.5</w:t>
      </w:r>
      <w:r w:rsidRPr="00D42CEE">
        <w:rPr>
          <w:sz w:val="22"/>
          <w:szCs w:val="22"/>
        </w:rPr>
        <w:t xml:space="preserve"> </w:t>
      </w:r>
      <w:proofErr w:type="spellStart"/>
      <w:r w:rsidRPr="00D42CEE">
        <w:rPr>
          <w:sz w:val="22"/>
          <w:szCs w:val="22"/>
        </w:rPr>
        <w:t>Enterprise</w:t>
      </w:r>
      <w:proofErr w:type="spellEnd"/>
      <w:r>
        <w:rPr>
          <w:sz w:val="22"/>
          <w:szCs w:val="22"/>
        </w:rPr>
        <w:t xml:space="preserve"> Plus</w:t>
      </w:r>
      <w:r w:rsidRPr="00D42CEE">
        <w:rPr>
          <w:sz w:val="22"/>
          <w:szCs w:val="22"/>
        </w:rPr>
        <w:t xml:space="preserve">, upravljanje z </w:t>
      </w:r>
      <w:proofErr w:type="spellStart"/>
      <w:r>
        <w:rPr>
          <w:sz w:val="22"/>
          <w:szCs w:val="22"/>
        </w:rPr>
        <w:t>v</w:t>
      </w:r>
      <w:r w:rsidRPr="00D42CEE">
        <w:rPr>
          <w:sz w:val="22"/>
          <w:szCs w:val="22"/>
        </w:rPr>
        <w:t>Center</w:t>
      </w:r>
      <w:proofErr w:type="spellEnd"/>
      <w:r w:rsidRPr="00D42CEE">
        <w:rPr>
          <w:sz w:val="22"/>
          <w:szCs w:val="22"/>
        </w:rPr>
        <w:t xml:space="preserve">, v virtualnem okolju pa tečejo večinoma Windows </w:t>
      </w:r>
      <w:r>
        <w:rPr>
          <w:sz w:val="22"/>
          <w:szCs w:val="22"/>
        </w:rPr>
        <w:t xml:space="preserve">Server </w:t>
      </w:r>
      <w:r w:rsidRPr="00D42CEE">
        <w:rPr>
          <w:sz w:val="22"/>
          <w:szCs w:val="22"/>
        </w:rPr>
        <w:t>2003</w:t>
      </w:r>
      <w:r>
        <w:rPr>
          <w:sz w:val="22"/>
          <w:szCs w:val="22"/>
        </w:rPr>
        <w:t xml:space="preserve">, 2008, </w:t>
      </w:r>
      <w:r w:rsidRPr="00D42CEE">
        <w:rPr>
          <w:sz w:val="22"/>
          <w:szCs w:val="22"/>
        </w:rPr>
        <w:t>20</w:t>
      </w:r>
      <w:r>
        <w:rPr>
          <w:sz w:val="22"/>
          <w:szCs w:val="22"/>
        </w:rPr>
        <w:t>12 in 2016</w:t>
      </w:r>
      <w:r w:rsidRPr="00D42CEE">
        <w:rPr>
          <w:sz w:val="22"/>
          <w:szCs w:val="22"/>
        </w:rPr>
        <w:t xml:space="preserve"> strežniki, Windows </w:t>
      </w:r>
      <w:r>
        <w:rPr>
          <w:sz w:val="22"/>
          <w:szCs w:val="22"/>
        </w:rPr>
        <w:t>10/7/</w:t>
      </w:r>
      <w:r w:rsidRPr="00D42CEE">
        <w:rPr>
          <w:sz w:val="22"/>
          <w:szCs w:val="22"/>
        </w:rPr>
        <w:t xml:space="preserve">XP in nekaj Linux </w:t>
      </w:r>
      <w:r>
        <w:rPr>
          <w:sz w:val="22"/>
          <w:szCs w:val="22"/>
        </w:rPr>
        <w:t xml:space="preserve">ter OS/2 </w:t>
      </w:r>
      <w:r w:rsidRPr="00D42CEE">
        <w:rPr>
          <w:sz w:val="22"/>
          <w:szCs w:val="22"/>
        </w:rPr>
        <w:t>strežnikov.</w:t>
      </w:r>
      <w:r>
        <w:rPr>
          <w:sz w:val="22"/>
          <w:szCs w:val="22"/>
        </w:rPr>
        <w:t xml:space="preserve"> Ob pričetku vzdrževanja bo vzpostavljen </w:t>
      </w:r>
      <w:proofErr w:type="spellStart"/>
      <w:r>
        <w:rPr>
          <w:sz w:val="22"/>
          <w:szCs w:val="22"/>
        </w:rPr>
        <w:t>VMware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Streched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cluster</w:t>
      </w:r>
      <w:proofErr w:type="spellEnd"/>
      <w:r>
        <w:rPr>
          <w:sz w:val="22"/>
          <w:szCs w:val="22"/>
        </w:rPr>
        <w:t xml:space="preserve"> na 6 strežnikih preko dveh lokacij (primarna in sekundarna) z deljenim </w:t>
      </w:r>
      <w:proofErr w:type="spellStart"/>
      <w:r>
        <w:rPr>
          <w:sz w:val="22"/>
          <w:szCs w:val="22"/>
        </w:rPr>
        <w:t>diskovjem</w:t>
      </w:r>
      <w:proofErr w:type="spellEnd"/>
      <w:r>
        <w:rPr>
          <w:sz w:val="22"/>
          <w:szCs w:val="22"/>
        </w:rPr>
        <w:t xml:space="preserve"> in pričo na terciarni lokaciji.</w:t>
      </w:r>
    </w:p>
    <w:p w:rsidR="00DF0F9D" w:rsidRPr="00D42CEE" w:rsidRDefault="00DF0F9D" w:rsidP="00DF0F9D">
      <w:pPr>
        <w:rPr>
          <w:sz w:val="22"/>
          <w:szCs w:val="22"/>
        </w:rPr>
      </w:pPr>
    </w:p>
    <w:p w:rsidR="00CD2EC6" w:rsidRDefault="00CD2EC6" w:rsidP="00DF0F9D">
      <w:pPr>
        <w:rPr>
          <w:b/>
          <w:sz w:val="22"/>
          <w:szCs w:val="22"/>
        </w:rPr>
      </w:pPr>
    </w:p>
    <w:p w:rsidR="00DF0F9D" w:rsidRPr="00D42CEE" w:rsidRDefault="00DF0F9D" w:rsidP="00CD2EC6">
      <w:pPr>
        <w:spacing w:after="120"/>
        <w:rPr>
          <w:b/>
          <w:sz w:val="22"/>
          <w:szCs w:val="22"/>
        </w:rPr>
      </w:pPr>
      <w:r w:rsidRPr="00D42CEE">
        <w:rPr>
          <w:b/>
          <w:sz w:val="22"/>
          <w:szCs w:val="22"/>
        </w:rPr>
        <w:t>Zahteve do vzdrževanja v okviru mesečnega pavšala:</w:t>
      </w:r>
    </w:p>
    <w:p w:rsidR="00DF0F9D" w:rsidRPr="00D42CEE" w:rsidRDefault="00DF0F9D" w:rsidP="003B6D86">
      <w:pPr>
        <w:numPr>
          <w:ilvl w:val="0"/>
          <w:numId w:val="19"/>
        </w:numPr>
        <w:rPr>
          <w:sz w:val="22"/>
          <w:szCs w:val="22"/>
        </w:rPr>
      </w:pPr>
      <w:r w:rsidRPr="00D42CEE">
        <w:rPr>
          <w:sz w:val="22"/>
          <w:szCs w:val="22"/>
        </w:rPr>
        <w:t>razpoložljivost servisne službe</w:t>
      </w:r>
      <w:r w:rsidR="00CD2EC6">
        <w:rPr>
          <w:sz w:val="22"/>
          <w:szCs w:val="22"/>
        </w:rPr>
        <w:t>:</w:t>
      </w:r>
      <w:r w:rsidRPr="00D42CEE">
        <w:rPr>
          <w:sz w:val="22"/>
          <w:szCs w:val="22"/>
        </w:rPr>
        <w:t xml:space="preserve"> pon-pet med 7</w:t>
      </w:r>
      <w:r>
        <w:rPr>
          <w:sz w:val="22"/>
          <w:szCs w:val="22"/>
        </w:rPr>
        <w:t>:00</w:t>
      </w:r>
      <w:r w:rsidRPr="00D42CEE">
        <w:rPr>
          <w:sz w:val="22"/>
          <w:szCs w:val="22"/>
        </w:rPr>
        <w:t xml:space="preserve"> in 17</w:t>
      </w:r>
      <w:r>
        <w:rPr>
          <w:sz w:val="22"/>
          <w:szCs w:val="22"/>
        </w:rPr>
        <w:t>:00</w:t>
      </w:r>
      <w:r w:rsidR="00CD2EC6">
        <w:rPr>
          <w:sz w:val="22"/>
          <w:szCs w:val="22"/>
        </w:rPr>
        <w:t xml:space="preserve"> uro,</w:t>
      </w:r>
    </w:p>
    <w:p w:rsidR="00DF0F9D" w:rsidRPr="00D42CEE" w:rsidRDefault="00DF0F9D" w:rsidP="003B6D86">
      <w:pPr>
        <w:numPr>
          <w:ilvl w:val="0"/>
          <w:numId w:val="19"/>
        </w:numPr>
        <w:rPr>
          <w:sz w:val="22"/>
          <w:szCs w:val="22"/>
        </w:rPr>
      </w:pPr>
      <w:r w:rsidRPr="00D42CEE">
        <w:rPr>
          <w:sz w:val="22"/>
          <w:szCs w:val="22"/>
        </w:rPr>
        <w:t>odzivni čas (</w:t>
      </w:r>
      <w:r w:rsidR="00CD2EC6">
        <w:rPr>
          <w:sz w:val="22"/>
          <w:szCs w:val="22"/>
        </w:rPr>
        <w:t xml:space="preserve">= </w:t>
      </w:r>
      <w:r w:rsidRPr="00D42CEE">
        <w:rPr>
          <w:sz w:val="22"/>
          <w:szCs w:val="22"/>
        </w:rPr>
        <w:t>čas pričetka rešev</w:t>
      </w:r>
      <w:r w:rsidR="00CD2EC6">
        <w:rPr>
          <w:sz w:val="22"/>
          <w:szCs w:val="22"/>
        </w:rPr>
        <w:t>anja prijavljene napake): 4 ure,</w:t>
      </w:r>
    </w:p>
    <w:p w:rsidR="00DF0F9D" w:rsidRPr="0096613D" w:rsidRDefault="00DF0F9D" w:rsidP="003B6D86">
      <w:pPr>
        <w:numPr>
          <w:ilvl w:val="0"/>
          <w:numId w:val="19"/>
        </w:numPr>
        <w:rPr>
          <w:sz w:val="22"/>
          <w:szCs w:val="22"/>
        </w:rPr>
      </w:pPr>
      <w:r w:rsidRPr="0096613D">
        <w:rPr>
          <w:sz w:val="22"/>
          <w:szCs w:val="22"/>
        </w:rPr>
        <w:t xml:space="preserve">1x letno seznanjanje </w:t>
      </w:r>
      <w:r w:rsidR="00CD2EC6">
        <w:rPr>
          <w:sz w:val="22"/>
          <w:szCs w:val="22"/>
        </w:rPr>
        <w:t xml:space="preserve">naročnika </w:t>
      </w:r>
      <w:r w:rsidRPr="0096613D">
        <w:rPr>
          <w:sz w:val="22"/>
          <w:szCs w:val="22"/>
        </w:rPr>
        <w:t>z novostmi programsk</w:t>
      </w:r>
      <w:r w:rsidR="00CD2EC6">
        <w:rPr>
          <w:sz w:val="22"/>
          <w:szCs w:val="22"/>
        </w:rPr>
        <w:t>e opreme,</w:t>
      </w:r>
    </w:p>
    <w:p w:rsidR="00DF0F9D" w:rsidRPr="0096613D" w:rsidRDefault="00DF0F9D" w:rsidP="003B6D86">
      <w:pPr>
        <w:numPr>
          <w:ilvl w:val="0"/>
          <w:numId w:val="19"/>
        </w:numPr>
        <w:jc w:val="both"/>
        <w:rPr>
          <w:sz w:val="22"/>
          <w:szCs w:val="22"/>
        </w:rPr>
      </w:pPr>
      <w:r w:rsidRPr="0096613D">
        <w:rPr>
          <w:sz w:val="22"/>
          <w:szCs w:val="22"/>
        </w:rPr>
        <w:t xml:space="preserve">2x letno pregled delovanja </w:t>
      </w:r>
      <w:r w:rsidR="00CD2EC6">
        <w:rPr>
          <w:sz w:val="22"/>
          <w:szCs w:val="22"/>
        </w:rPr>
        <w:t xml:space="preserve">naročnikovega </w:t>
      </w:r>
      <w:r w:rsidRPr="0096613D">
        <w:rPr>
          <w:sz w:val="22"/>
          <w:szCs w:val="22"/>
        </w:rPr>
        <w:t xml:space="preserve">sistema (verzije programske opreme, odzivnost sistema, ozka grla) s </w:t>
      </w:r>
      <w:r w:rsidR="00CD2EC6">
        <w:rPr>
          <w:sz w:val="22"/>
          <w:szCs w:val="22"/>
        </w:rPr>
        <w:t>pisnimi predlogi za posodobitve,</w:t>
      </w:r>
    </w:p>
    <w:p w:rsidR="00DF0F9D" w:rsidRPr="00D42CEE" w:rsidRDefault="00DF0F9D" w:rsidP="003B6D86">
      <w:pPr>
        <w:numPr>
          <w:ilvl w:val="0"/>
          <w:numId w:val="19"/>
        </w:numPr>
        <w:jc w:val="both"/>
        <w:rPr>
          <w:sz w:val="22"/>
          <w:szCs w:val="22"/>
        </w:rPr>
      </w:pPr>
      <w:r w:rsidRPr="00D42CEE">
        <w:rPr>
          <w:sz w:val="22"/>
          <w:szCs w:val="22"/>
        </w:rPr>
        <w:t>p</w:t>
      </w:r>
      <w:r>
        <w:rPr>
          <w:sz w:val="22"/>
          <w:szCs w:val="22"/>
        </w:rPr>
        <w:t>avšalna kvota 2</w:t>
      </w:r>
      <w:r w:rsidRPr="00D42CEE">
        <w:rPr>
          <w:sz w:val="22"/>
          <w:szCs w:val="22"/>
        </w:rPr>
        <w:t xml:space="preserve"> ur mesečno z možnostjo prenosa neizkoriščenih ur v naslednji mesec. Najmanjša enota koriščenja je 1 ura.</w:t>
      </w:r>
    </w:p>
    <w:p w:rsidR="00DF0F9D" w:rsidRDefault="00DF0F9D" w:rsidP="00DF0F9D">
      <w:pPr>
        <w:rPr>
          <w:sz w:val="22"/>
          <w:szCs w:val="22"/>
        </w:rPr>
      </w:pPr>
    </w:p>
    <w:p w:rsidR="00BB7FE0" w:rsidRPr="00D42CEE" w:rsidRDefault="00BB7FE0" w:rsidP="00DF0F9D">
      <w:pPr>
        <w:rPr>
          <w:sz w:val="22"/>
          <w:szCs w:val="22"/>
        </w:rPr>
      </w:pPr>
    </w:p>
    <w:p w:rsidR="00DF0F9D" w:rsidRPr="00D42CEE" w:rsidRDefault="00DF0F9D" w:rsidP="00CD2EC6">
      <w:pPr>
        <w:spacing w:after="120"/>
        <w:rPr>
          <w:b/>
          <w:sz w:val="22"/>
          <w:szCs w:val="22"/>
        </w:rPr>
      </w:pPr>
      <w:r w:rsidRPr="00D42CEE">
        <w:rPr>
          <w:b/>
          <w:sz w:val="22"/>
          <w:szCs w:val="22"/>
        </w:rPr>
        <w:t>Obseg storit</w:t>
      </w:r>
      <w:r w:rsidR="00CD2EC6">
        <w:rPr>
          <w:b/>
          <w:sz w:val="22"/>
          <w:szCs w:val="22"/>
        </w:rPr>
        <w:t>e</w:t>
      </w:r>
      <w:r w:rsidRPr="00D42CEE">
        <w:rPr>
          <w:b/>
          <w:sz w:val="22"/>
          <w:szCs w:val="22"/>
        </w:rPr>
        <w:t>v v okviru mesečnega pavšala:</w:t>
      </w:r>
    </w:p>
    <w:p w:rsidR="00DF0F9D" w:rsidRPr="00D42CEE" w:rsidRDefault="00CD2EC6" w:rsidP="003B6D86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vzdrževanje programske opreme,</w:t>
      </w:r>
    </w:p>
    <w:p w:rsidR="00DF0F9D" w:rsidRPr="00D42CEE" w:rsidRDefault="00DF0F9D" w:rsidP="003B6D86">
      <w:pPr>
        <w:numPr>
          <w:ilvl w:val="0"/>
          <w:numId w:val="20"/>
        </w:numPr>
        <w:jc w:val="both"/>
        <w:rPr>
          <w:sz w:val="22"/>
          <w:szCs w:val="22"/>
        </w:rPr>
      </w:pPr>
      <w:r w:rsidRPr="00D42CEE">
        <w:rPr>
          <w:sz w:val="22"/>
          <w:szCs w:val="22"/>
        </w:rPr>
        <w:t>diagnost</w:t>
      </w:r>
      <w:r w:rsidR="00CD2EC6">
        <w:rPr>
          <w:sz w:val="22"/>
          <w:szCs w:val="22"/>
        </w:rPr>
        <w:t>ika delovanja programske opreme,</w:t>
      </w:r>
    </w:p>
    <w:p w:rsidR="00DF0F9D" w:rsidRPr="00D42CEE" w:rsidRDefault="00DF0F9D" w:rsidP="003B6D86">
      <w:pPr>
        <w:numPr>
          <w:ilvl w:val="0"/>
          <w:numId w:val="20"/>
        </w:numPr>
        <w:jc w:val="both"/>
        <w:rPr>
          <w:sz w:val="22"/>
          <w:szCs w:val="22"/>
        </w:rPr>
      </w:pPr>
      <w:r w:rsidRPr="00D42CEE">
        <w:rPr>
          <w:sz w:val="22"/>
          <w:szCs w:val="22"/>
        </w:rPr>
        <w:t xml:space="preserve">vodenje postopkov prijave/obravnave in </w:t>
      </w:r>
      <w:r w:rsidR="00CD2EC6">
        <w:rPr>
          <w:sz w:val="22"/>
          <w:szCs w:val="22"/>
        </w:rPr>
        <w:t>odprave napake pri proizvajalcu,</w:t>
      </w:r>
    </w:p>
    <w:p w:rsidR="00DF0F9D" w:rsidRPr="00D42CEE" w:rsidRDefault="00DF0F9D" w:rsidP="003B6D86">
      <w:pPr>
        <w:numPr>
          <w:ilvl w:val="0"/>
          <w:numId w:val="20"/>
        </w:numPr>
        <w:jc w:val="both"/>
        <w:rPr>
          <w:sz w:val="22"/>
          <w:szCs w:val="22"/>
        </w:rPr>
      </w:pPr>
      <w:r w:rsidRPr="00D42CEE">
        <w:rPr>
          <w:sz w:val="22"/>
          <w:szCs w:val="22"/>
        </w:rPr>
        <w:t xml:space="preserve">pomoč </w:t>
      </w:r>
      <w:r w:rsidR="00CD2EC6">
        <w:rPr>
          <w:sz w:val="22"/>
          <w:szCs w:val="22"/>
        </w:rPr>
        <w:t xml:space="preserve">naročnikovim </w:t>
      </w:r>
      <w:r w:rsidRPr="00D42CEE">
        <w:rPr>
          <w:sz w:val="22"/>
          <w:szCs w:val="22"/>
        </w:rPr>
        <w:t>administratorjem, odgovori na vprašanja in svetovanje glede uporabe vzdrževa</w:t>
      </w:r>
      <w:r w:rsidR="00CD2EC6">
        <w:rPr>
          <w:sz w:val="22"/>
          <w:szCs w:val="22"/>
        </w:rPr>
        <w:t>ne opreme na lokaciji naročnika,</w:t>
      </w:r>
    </w:p>
    <w:p w:rsidR="00DF0F9D" w:rsidRPr="00D42CEE" w:rsidRDefault="00DF0F9D" w:rsidP="003B6D86">
      <w:pPr>
        <w:numPr>
          <w:ilvl w:val="0"/>
          <w:numId w:val="20"/>
        </w:numPr>
        <w:jc w:val="both"/>
        <w:rPr>
          <w:sz w:val="22"/>
          <w:szCs w:val="22"/>
        </w:rPr>
      </w:pPr>
      <w:r w:rsidRPr="00D42CEE">
        <w:rPr>
          <w:sz w:val="22"/>
          <w:szCs w:val="22"/>
        </w:rPr>
        <w:t xml:space="preserve">pomoč </w:t>
      </w:r>
      <w:r w:rsidR="00CD2EC6">
        <w:rPr>
          <w:sz w:val="22"/>
          <w:szCs w:val="22"/>
        </w:rPr>
        <w:t xml:space="preserve">naročnikovim </w:t>
      </w:r>
      <w:r w:rsidRPr="00D42CEE">
        <w:rPr>
          <w:sz w:val="22"/>
          <w:szCs w:val="22"/>
        </w:rPr>
        <w:t>administratorjem pri uporabi virtualnih strežnikov (Microsoft in Linux okolje) v interakciji s prog</w:t>
      </w:r>
      <w:r w:rsidR="00CD2EC6">
        <w:rPr>
          <w:sz w:val="22"/>
          <w:szCs w:val="22"/>
        </w:rPr>
        <w:t xml:space="preserve">ramsko opremo za </w:t>
      </w:r>
      <w:proofErr w:type="spellStart"/>
      <w:r w:rsidR="00CD2EC6">
        <w:rPr>
          <w:sz w:val="22"/>
          <w:szCs w:val="22"/>
        </w:rPr>
        <w:t>virtualizacijo</w:t>
      </w:r>
      <w:proofErr w:type="spellEnd"/>
      <w:r w:rsidR="00CD2EC6">
        <w:rPr>
          <w:sz w:val="22"/>
          <w:szCs w:val="22"/>
        </w:rPr>
        <w:t>,</w:t>
      </w:r>
    </w:p>
    <w:p w:rsidR="00DF0F9D" w:rsidRPr="00D42CEE" w:rsidRDefault="00DF0F9D" w:rsidP="003B6D86">
      <w:pPr>
        <w:numPr>
          <w:ilvl w:val="0"/>
          <w:numId w:val="20"/>
        </w:numPr>
        <w:jc w:val="both"/>
        <w:rPr>
          <w:sz w:val="22"/>
          <w:szCs w:val="22"/>
        </w:rPr>
      </w:pPr>
      <w:r w:rsidRPr="00D42CEE">
        <w:rPr>
          <w:sz w:val="22"/>
          <w:szCs w:val="22"/>
        </w:rPr>
        <w:t>ponovna ali začasna instalacija programske opreme na drugo strojno</w:t>
      </w:r>
      <w:r w:rsidR="00CD2EC6">
        <w:rPr>
          <w:sz w:val="22"/>
          <w:szCs w:val="22"/>
        </w:rPr>
        <w:t xml:space="preserve"> opremo naročnika,</w:t>
      </w:r>
    </w:p>
    <w:p w:rsidR="00DF0F9D" w:rsidRPr="00D42CEE" w:rsidRDefault="00DF0F9D" w:rsidP="003B6D86">
      <w:pPr>
        <w:numPr>
          <w:ilvl w:val="0"/>
          <w:numId w:val="20"/>
        </w:numPr>
        <w:jc w:val="both"/>
        <w:rPr>
          <w:sz w:val="22"/>
          <w:szCs w:val="22"/>
        </w:rPr>
      </w:pPr>
      <w:r w:rsidRPr="00D42CEE">
        <w:rPr>
          <w:sz w:val="22"/>
          <w:szCs w:val="22"/>
        </w:rPr>
        <w:t>kontrolirano nalaganje popravkov in novih verz</w:t>
      </w:r>
      <w:r w:rsidR="00CD2EC6">
        <w:rPr>
          <w:sz w:val="22"/>
          <w:szCs w:val="22"/>
        </w:rPr>
        <w:t>ij vzdrževane programske opreme,</w:t>
      </w:r>
    </w:p>
    <w:p w:rsidR="00DF0F9D" w:rsidRPr="00D42CEE" w:rsidRDefault="00DF0F9D" w:rsidP="003B6D86">
      <w:pPr>
        <w:numPr>
          <w:ilvl w:val="0"/>
          <w:numId w:val="20"/>
        </w:numPr>
        <w:jc w:val="both"/>
        <w:rPr>
          <w:sz w:val="22"/>
          <w:szCs w:val="22"/>
        </w:rPr>
      </w:pPr>
      <w:r w:rsidRPr="00D42CEE">
        <w:rPr>
          <w:sz w:val="22"/>
          <w:szCs w:val="22"/>
        </w:rPr>
        <w:t>pomoč pri vzpostavitvi varnost</w:t>
      </w:r>
      <w:r w:rsidR="00CD2EC6">
        <w:rPr>
          <w:sz w:val="22"/>
          <w:szCs w:val="22"/>
        </w:rPr>
        <w:t>nega ščitenja podatkov (</w:t>
      </w:r>
      <w:proofErr w:type="spellStart"/>
      <w:r w:rsidR="00CD2EC6">
        <w:rPr>
          <w:sz w:val="22"/>
          <w:szCs w:val="22"/>
        </w:rPr>
        <w:t>backup</w:t>
      </w:r>
      <w:proofErr w:type="spellEnd"/>
      <w:r w:rsidR="00CD2EC6">
        <w:rPr>
          <w:sz w:val="22"/>
          <w:szCs w:val="22"/>
        </w:rPr>
        <w:t>),</w:t>
      </w:r>
    </w:p>
    <w:p w:rsidR="00DF0F9D" w:rsidRPr="00D42CEE" w:rsidRDefault="00DF0F9D" w:rsidP="003B6D86">
      <w:pPr>
        <w:numPr>
          <w:ilvl w:val="0"/>
          <w:numId w:val="20"/>
        </w:numPr>
        <w:jc w:val="both"/>
        <w:rPr>
          <w:sz w:val="22"/>
          <w:szCs w:val="22"/>
        </w:rPr>
      </w:pPr>
      <w:r w:rsidRPr="00D42CEE">
        <w:rPr>
          <w:sz w:val="22"/>
          <w:szCs w:val="22"/>
        </w:rPr>
        <w:t xml:space="preserve">pomoč </w:t>
      </w:r>
      <w:r w:rsidR="00BB7FE0">
        <w:rPr>
          <w:sz w:val="22"/>
          <w:szCs w:val="22"/>
        </w:rPr>
        <w:t xml:space="preserve">naročnikovim </w:t>
      </w:r>
      <w:r w:rsidRPr="00D42CEE">
        <w:rPr>
          <w:sz w:val="22"/>
          <w:szCs w:val="22"/>
        </w:rPr>
        <w:t>administratorjem pri uvajanju novih fu</w:t>
      </w:r>
      <w:r w:rsidR="00BB7FE0">
        <w:rPr>
          <w:sz w:val="22"/>
          <w:szCs w:val="22"/>
        </w:rPr>
        <w:t>nkcionalnosti programske opreme.</w:t>
      </w:r>
    </w:p>
    <w:p w:rsidR="00DF0F9D" w:rsidRPr="00D42CEE" w:rsidRDefault="00DF0F9D" w:rsidP="003B6D86">
      <w:pPr>
        <w:numPr>
          <w:ilvl w:val="0"/>
          <w:numId w:val="20"/>
        </w:numPr>
        <w:rPr>
          <w:sz w:val="22"/>
          <w:szCs w:val="22"/>
        </w:rPr>
      </w:pPr>
      <w:r w:rsidRPr="00D42CEE">
        <w:rPr>
          <w:sz w:val="22"/>
          <w:szCs w:val="22"/>
        </w:rPr>
        <w:t>dokumentiranje vzdrževalnih postopkov</w:t>
      </w:r>
      <w:r w:rsidR="00BB7FE0">
        <w:rPr>
          <w:sz w:val="22"/>
          <w:szCs w:val="22"/>
        </w:rPr>
        <w:t>.</w:t>
      </w:r>
    </w:p>
    <w:p w:rsidR="00DF0F9D" w:rsidRDefault="00DF0F9D" w:rsidP="00DF0F9D">
      <w:pPr>
        <w:rPr>
          <w:sz w:val="22"/>
          <w:szCs w:val="22"/>
        </w:rPr>
      </w:pPr>
    </w:p>
    <w:p w:rsidR="00DF0F9D" w:rsidRDefault="00DF0F9D" w:rsidP="00DF0F9D">
      <w:pPr>
        <w:rPr>
          <w:sz w:val="22"/>
          <w:szCs w:val="22"/>
        </w:rPr>
      </w:pPr>
    </w:p>
    <w:p w:rsidR="00DF0F9D" w:rsidRPr="00D42CEE" w:rsidRDefault="00DF0F9D" w:rsidP="00DF0F9D">
      <w:pPr>
        <w:rPr>
          <w:b/>
          <w:sz w:val="22"/>
          <w:szCs w:val="22"/>
        </w:rPr>
      </w:pPr>
      <w:r>
        <w:rPr>
          <w:b/>
          <w:sz w:val="22"/>
          <w:szCs w:val="22"/>
        </w:rPr>
        <w:t>Strokovna tehnična pomoč</w:t>
      </w:r>
    </w:p>
    <w:p w:rsidR="00DF0F9D" w:rsidRPr="00D42CEE" w:rsidRDefault="00DF0F9D" w:rsidP="00DF0F9D">
      <w:pPr>
        <w:rPr>
          <w:sz w:val="22"/>
          <w:szCs w:val="22"/>
        </w:rPr>
      </w:pPr>
    </w:p>
    <w:p w:rsidR="00DF0F9D" w:rsidRPr="00D42CEE" w:rsidRDefault="00DF0F9D" w:rsidP="00DF0F9D">
      <w:pPr>
        <w:jc w:val="both"/>
        <w:rPr>
          <w:sz w:val="22"/>
          <w:szCs w:val="22"/>
        </w:rPr>
      </w:pPr>
      <w:r w:rsidRPr="00D42CEE">
        <w:rPr>
          <w:sz w:val="22"/>
          <w:szCs w:val="22"/>
        </w:rPr>
        <w:t xml:space="preserve">Naročnik lahko v nujnih primerih naroči </w:t>
      </w:r>
      <w:r>
        <w:rPr>
          <w:sz w:val="22"/>
          <w:szCs w:val="22"/>
        </w:rPr>
        <w:t>izvajalcu</w:t>
      </w:r>
      <w:r w:rsidRPr="00D42CEE">
        <w:rPr>
          <w:sz w:val="22"/>
          <w:szCs w:val="22"/>
        </w:rPr>
        <w:t xml:space="preserve"> tudi posebej dogovorjena dela izven rednega </w:t>
      </w:r>
      <w:r>
        <w:rPr>
          <w:sz w:val="22"/>
          <w:szCs w:val="22"/>
        </w:rPr>
        <w:t xml:space="preserve">(pavšalnega) </w:t>
      </w:r>
      <w:r w:rsidRPr="00D42CEE">
        <w:rPr>
          <w:sz w:val="22"/>
          <w:szCs w:val="22"/>
        </w:rPr>
        <w:t xml:space="preserve">vzdrževanja. Ta dela se obračunajo </w:t>
      </w:r>
      <w:r>
        <w:rPr>
          <w:sz w:val="22"/>
          <w:szCs w:val="22"/>
        </w:rPr>
        <w:t xml:space="preserve">v okviru predvidenega števila in vrednosti ur v predračunu ponudbe oz. v pogodbi. </w:t>
      </w:r>
      <w:r w:rsidRPr="00D42CEE">
        <w:rPr>
          <w:sz w:val="22"/>
          <w:szCs w:val="22"/>
        </w:rPr>
        <w:t>V takih primerih</w:t>
      </w:r>
      <w:r>
        <w:rPr>
          <w:sz w:val="22"/>
          <w:szCs w:val="22"/>
        </w:rPr>
        <w:t xml:space="preserve"> naročnik in izvajalec predhodno dogovorita predviden</w:t>
      </w:r>
      <w:r w:rsidRPr="00D42CEE">
        <w:rPr>
          <w:sz w:val="22"/>
          <w:szCs w:val="22"/>
        </w:rPr>
        <w:t xml:space="preserve"> obseg in </w:t>
      </w:r>
      <w:r>
        <w:rPr>
          <w:sz w:val="22"/>
          <w:szCs w:val="22"/>
        </w:rPr>
        <w:t>obračunske elemente tarifne postavke</w:t>
      </w:r>
      <w:r w:rsidRPr="00D42CEE">
        <w:rPr>
          <w:sz w:val="22"/>
          <w:szCs w:val="22"/>
        </w:rPr>
        <w:t>.</w:t>
      </w:r>
    </w:p>
    <w:p w:rsidR="00DF0F9D" w:rsidRDefault="00DF0F9D" w:rsidP="00DF0F9D">
      <w:pPr>
        <w:pStyle w:val="Glava"/>
        <w:tabs>
          <w:tab w:val="clear" w:pos="4536"/>
          <w:tab w:val="clear" w:pos="9072"/>
        </w:tabs>
        <w:jc w:val="both"/>
        <w:rPr>
          <w:color w:val="0000FF"/>
          <w:sz w:val="22"/>
          <w:szCs w:val="22"/>
        </w:rPr>
      </w:pPr>
    </w:p>
    <w:p w:rsidR="00DF0F9D" w:rsidRDefault="00DF0F9D" w:rsidP="00DF0F9D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DF0F9D" w:rsidRPr="00F26AB2" w:rsidRDefault="00DF0F9D" w:rsidP="00DF0F9D">
      <w:pPr>
        <w:pStyle w:val="Glava"/>
        <w:tabs>
          <w:tab w:val="clear" w:pos="4536"/>
          <w:tab w:val="clear" w:pos="9072"/>
        </w:tabs>
        <w:spacing w:after="120"/>
        <w:jc w:val="both"/>
        <w:rPr>
          <w:b/>
          <w:color w:val="0000FF"/>
          <w:sz w:val="22"/>
          <w:szCs w:val="22"/>
        </w:rPr>
      </w:pPr>
      <w:r>
        <w:rPr>
          <w:b/>
          <w:color w:val="00B050"/>
          <w:sz w:val="22"/>
          <w:szCs w:val="22"/>
        </w:rPr>
        <w:lastRenderedPageBreak/>
        <w:t>POSEBNI POGOJI ZA SKLOP 3</w:t>
      </w:r>
      <w:r w:rsidRPr="00387977">
        <w:rPr>
          <w:b/>
          <w:color w:val="00B050"/>
          <w:sz w:val="22"/>
          <w:szCs w:val="22"/>
        </w:rPr>
        <w:t>:</w:t>
      </w:r>
    </w:p>
    <w:p w:rsidR="00DF0F9D" w:rsidRDefault="00DF0F9D" w:rsidP="00DF0F9D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050FF3" w:rsidRDefault="00DF0F9D" w:rsidP="003B6D86">
      <w:pPr>
        <w:pStyle w:val="Glava"/>
        <w:numPr>
          <w:ilvl w:val="0"/>
          <w:numId w:val="21"/>
        </w:numPr>
        <w:tabs>
          <w:tab w:val="clear" w:pos="720"/>
          <w:tab w:val="clear" w:pos="4536"/>
          <w:tab w:val="clear" w:pos="9072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Plačilo novih licenc in podaljšanje vzdrževanja licenc v enkratnem znesku</w:t>
      </w:r>
      <w:r w:rsidR="00050FF3">
        <w:rPr>
          <w:sz w:val="22"/>
          <w:szCs w:val="22"/>
        </w:rPr>
        <w:t xml:space="preserve"> po dobavi.</w:t>
      </w:r>
    </w:p>
    <w:p w:rsidR="00DF0F9D" w:rsidRDefault="00050FF3" w:rsidP="003B6D86">
      <w:pPr>
        <w:pStyle w:val="Glava"/>
        <w:numPr>
          <w:ilvl w:val="0"/>
          <w:numId w:val="21"/>
        </w:numPr>
        <w:tabs>
          <w:tab w:val="clear" w:pos="720"/>
          <w:tab w:val="clear" w:pos="4536"/>
          <w:tab w:val="clear" w:pos="9072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DF0F9D">
        <w:rPr>
          <w:sz w:val="22"/>
          <w:szCs w:val="22"/>
        </w:rPr>
        <w:t xml:space="preserve">lačilo za pavšalno vzdrževanje </w:t>
      </w:r>
      <w:r>
        <w:rPr>
          <w:sz w:val="22"/>
          <w:szCs w:val="22"/>
        </w:rPr>
        <w:t xml:space="preserve">(lokalno podporo) </w:t>
      </w:r>
      <w:r w:rsidR="00DF0F9D">
        <w:rPr>
          <w:sz w:val="22"/>
          <w:szCs w:val="22"/>
        </w:rPr>
        <w:t>se obračunava mesečno.</w:t>
      </w:r>
      <w:r w:rsidRPr="00050FF3">
        <w:rPr>
          <w:sz w:val="22"/>
          <w:szCs w:val="22"/>
        </w:rPr>
        <w:t xml:space="preserve"> </w:t>
      </w:r>
      <w:r w:rsidRPr="007A011D">
        <w:rPr>
          <w:sz w:val="22"/>
          <w:szCs w:val="22"/>
        </w:rPr>
        <w:t>Priloga računu je specifikacija opravljenih storitev in koriščenja ur.</w:t>
      </w:r>
      <w:r>
        <w:rPr>
          <w:sz w:val="22"/>
          <w:szCs w:val="22"/>
        </w:rPr>
        <w:t xml:space="preserve"> </w:t>
      </w:r>
    </w:p>
    <w:p w:rsidR="00DF0F9D" w:rsidRPr="007A011D" w:rsidRDefault="00DF0F9D" w:rsidP="003B6D86">
      <w:pPr>
        <w:pStyle w:val="Glava"/>
        <w:numPr>
          <w:ilvl w:val="0"/>
          <w:numId w:val="21"/>
        </w:numPr>
        <w:tabs>
          <w:tab w:val="clear" w:pos="720"/>
          <w:tab w:val="clear" w:pos="4536"/>
          <w:tab w:val="clear" w:pos="9072"/>
        </w:tabs>
        <w:spacing w:after="60"/>
        <w:ind w:left="426" w:hanging="357"/>
        <w:rPr>
          <w:sz w:val="22"/>
          <w:szCs w:val="22"/>
        </w:rPr>
      </w:pPr>
      <w:r w:rsidRPr="007A011D">
        <w:rPr>
          <w:sz w:val="22"/>
          <w:szCs w:val="22"/>
        </w:rPr>
        <w:t>Strokovna usposobljenost ponudnika:</w:t>
      </w:r>
    </w:p>
    <w:p w:rsidR="00DF0F9D" w:rsidRPr="00050FF3" w:rsidRDefault="00DF0F9D" w:rsidP="003B6D86">
      <w:pPr>
        <w:pStyle w:val="Glava"/>
        <w:numPr>
          <w:ilvl w:val="1"/>
          <w:numId w:val="21"/>
        </w:numPr>
        <w:tabs>
          <w:tab w:val="clear" w:pos="1440"/>
        </w:tabs>
        <w:spacing w:after="60"/>
        <w:ind w:left="1078" w:hanging="369"/>
        <w:jc w:val="both"/>
        <w:rPr>
          <w:sz w:val="22"/>
          <w:szCs w:val="22"/>
        </w:rPr>
      </w:pPr>
      <w:r w:rsidRPr="00050FF3">
        <w:rPr>
          <w:sz w:val="22"/>
          <w:szCs w:val="22"/>
        </w:rPr>
        <w:t xml:space="preserve">Najmanj </w:t>
      </w:r>
      <w:proofErr w:type="spellStart"/>
      <w:r w:rsidRPr="00050FF3">
        <w:rPr>
          <w:sz w:val="22"/>
          <w:szCs w:val="22"/>
        </w:rPr>
        <w:t>Enterprise</w:t>
      </w:r>
      <w:proofErr w:type="spellEnd"/>
      <w:r w:rsidRPr="00050FF3">
        <w:rPr>
          <w:sz w:val="22"/>
          <w:szCs w:val="22"/>
        </w:rPr>
        <w:t xml:space="preserve"> status in specializacija za »</w:t>
      </w:r>
      <w:proofErr w:type="spellStart"/>
      <w:r w:rsidRPr="00050FF3">
        <w:rPr>
          <w:sz w:val="22"/>
          <w:szCs w:val="22"/>
        </w:rPr>
        <w:t>server</w:t>
      </w:r>
      <w:proofErr w:type="spellEnd"/>
      <w:r w:rsidRPr="00050FF3">
        <w:rPr>
          <w:sz w:val="22"/>
          <w:szCs w:val="22"/>
        </w:rPr>
        <w:t xml:space="preserve"> </w:t>
      </w:r>
      <w:proofErr w:type="spellStart"/>
      <w:r w:rsidRPr="00050FF3">
        <w:rPr>
          <w:sz w:val="22"/>
          <w:szCs w:val="22"/>
        </w:rPr>
        <w:t>virtualization</w:t>
      </w:r>
      <w:proofErr w:type="spellEnd"/>
      <w:r w:rsidRPr="00050FF3">
        <w:rPr>
          <w:sz w:val="22"/>
          <w:szCs w:val="22"/>
        </w:rPr>
        <w:t xml:space="preserve">« pri podjetju </w:t>
      </w:r>
      <w:proofErr w:type="spellStart"/>
      <w:r w:rsidRPr="00050FF3">
        <w:rPr>
          <w:sz w:val="22"/>
          <w:szCs w:val="22"/>
        </w:rPr>
        <w:t>V</w:t>
      </w:r>
      <w:r w:rsidR="00BB7FE0" w:rsidRPr="00050FF3">
        <w:rPr>
          <w:sz w:val="22"/>
          <w:szCs w:val="22"/>
        </w:rPr>
        <w:t>M</w:t>
      </w:r>
      <w:r w:rsidR="00050FF3" w:rsidRPr="00050FF3">
        <w:rPr>
          <w:sz w:val="22"/>
          <w:szCs w:val="22"/>
        </w:rPr>
        <w:t>ware</w:t>
      </w:r>
      <w:proofErr w:type="spellEnd"/>
      <w:r w:rsidR="00050FF3" w:rsidRPr="00050FF3">
        <w:rPr>
          <w:sz w:val="22"/>
          <w:szCs w:val="22"/>
        </w:rPr>
        <w:t>.</w:t>
      </w:r>
      <w:r w:rsidR="00050FF3">
        <w:rPr>
          <w:sz w:val="22"/>
          <w:szCs w:val="22"/>
        </w:rPr>
        <w:t xml:space="preserve"> </w:t>
      </w:r>
      <w:r w:rsidRPr="00050FF3">
        <w:rPr>
          <w:b/>
          <w:sz w:val="22"/>
          <w:szCs w:val="22"/>
        </w:rPr>
        <w:t>Dokazilo: kopijo dokazila priložiti v ponudbi.</w:t>
      </w:r>
    </w:p>
    <w:p w:rsidR="00DF0F9D" w:rsidRPr="00050FF3" w:rsidRDefault="00DF0F9D" w:rsidP="003B6D86">
      <w:pPr>
        <w:pStyle w:val="Glava"/>
        <w:numPr>
          <w:ilvl w:val="1"/>
          <w:numId w:val="21"/>
        </w:numPr>
        <w:tabs>
          <w:tab w:val="clear" w:pos="1440"/>
        </w:tabs>
        <w:spacing w:after="60"/>
        <w:ind w:left="1078" w:hanging="369"/>
        <w:jc w:val="both"/>
        <w:rPr>
          <w:sz w:val="22"/>
          <w:szCs w:val="22"/>
        </w:rPr>
      </w:pPr>
      <w:r w:rsidRPr="00050FF3">
        <w:rPr>
          <w:sz w:val="22"/>
          <w:szCs w:val="22"/>
        </w:rPr>
        <w:t>Najmanj tri sklenjene vzdrževalne pogodbe iz podobnih okolij predmeta naročila.</w:t>
      </w:r>
      <w:r w:rsidR="00050FF3">
        <w:rPr>
          <w:sz w:val="22"/>
          <w:szCs w:val="22"/>
        </w:rPr>
        <w:t xml:space="preserve"> </w:t>
      </w:r>
      <w:r w:rsidRPr="00050FF3">
        <w:rPr>
          <w:b/>
          <w:sz w:val="22"/>
          <w:szCs w:val="22"/>
        </w:rPr>
        <w:t xml:space="preserve">Dokazilo: izpolnjen obrazec </w:t>
      </w:r>
      <w:r w:rsidR="00050FF3">
        <w:rPr>
          <w:b/>
          <w:sz w:val="22"/>
          <w:szCs w:val="22"/>
        </w:rPr>
        <w:t>V</w:t>
      </w:r>
      <w:r w:rsidRPr="00050FF3">
        <w:rPr>
          <w:b/>
          <w:sz w:val="22"/>
          <w:szCs w:val="22"/>
        </w:rPr>
        <w:t>-4a »Seznam referenc ponudnika«.</w:t>
      </w:r>
    </w:p>
    <w:p w:rsidR="00DF0F9D" w:rsidRPr="007A011D" w:rsidRDefault="00DF0F9D" w:rsidP="003B6D86">
      <w:pPr>
        <w:pStyle w:val="Glava"/>
        <w:numPr>
          <w:ilvl w:val="0"/>
          <w:numId w:val="21"/>
        </w:numPr>
        <w:tabs>
          <w:tab w:val="clear" w:pos="720"/>
        </w:tabs>
        <w:spacing w:after="60"/>
        <w:ind w:left="426"/>
        <w:rPr>
          <w:sz w:val="22"/>
          <w:szCs w:val="22"/>
        </w:rPr>
      </w:pPr>
      <w:r w:rsidRPr="007A011D">
        <w:rPr>
          <w:sz w:val="22"/>
          <w:szCs w:val="22"/>
        </w:rPr>
        <w:t>Strokovna usposobljenost kadrov ponudnika:</w:t>
      </w:r>
    </w:p>
    <w:p w:rsidR="00DF0F9D" w:rsidRDefault="00DF0F9D" w:rsidP="003B6D86">
      <w:pPr>
        <w:pStyle w:val="Glava"/>
        <w:numPr>
          <w:ilvl w:val="1"/>
          <w:numId w:val="21"/>
        </w:numPr>
        <w:tabs>
          <w:tab w:val="clear" w:pos="1440"/>
        </w:tabs>
        <w:spacing w:after="60"/>
        <w:ind w:left="1134"/>
        <w:rPr>
          <w:sz w:val="22"/>
          <w:szCs w:val="22"/>
        </w:rPr>
      </w:pPr>
      <w:r w:rsidRPr="007A011D">
        <w:rPr>
          <w:sz w:val="22"/>
          <w:szCs w:val="22"/>
        </w:rPr>
        <w:t xml:space="preserve">Najmanj dva certificirana strokovnjaka s področja </w:t>
      </w:r>
      <w:proofErr w:type="spellStart"/>
      <w:r w:rsidRPr="007A011D">
        <w:rPr>
          <w:sz w:val="22"/>
          <w:szCs w:val="22"/>
        </w:rPr>
        <w:t>VMware</w:t>
      </w:r>
      <w:proofErr w:type="spellEnd"/>
      <w:r>
        <w:rPr>
          <w:sz w:val="22"/>
          <w:szCs w:val="22"/>
        </w:rPr>
        <w:t xml:space="preserve"> s certifikatom VCP</w:t>
      </w:r>
      <w:r w:rsidR="00050FF3">
        <w:rPr>
          <w:sz w:val="22"/>
          <w:szCs w:val="22"/>
        </w:rPr>
        <w:t>.</w:t>
      </w:r>
    </w:p>
    <w:p w:rsidR="00DF0F9D" w:rsidRDefault="00DF0F9D" w:rsidP="003B6D86">
      <w:pPr>
        <w:pStyle w:val="Glava"/>
        <w:numPr>
          <w:ilvl w:val="1"/>
          <w:numId w:val="21"/>
        </w:numPr>
        <w:tabs>
          <w:tab w:val="clear" w:pos="1440"/>
        </w:tabs>
        <w:spacing w:after="60"/>
        <w:ind w:left="1134"/>
        <w:rPr>
          <w:sz w:val="22"/>
          <w:szCs w:val="22"/>
        </w:rPr>
      </w:pPr>
      <w:r>
        <w:rPr>
          <w:sz w:val="22"/>
          <w:szCs w:val="22"/>
        </w:rPr>
        <w:t>Najmanj en certificiran strokovnjak VCA/VCIX</w:t>
      </w:r>
      <w:r w:rsidR="00050FF3">
        <w:rPr>
          <w:sz w:val="22"/>
          <w:szCs w:val="22"/>
        </w:rPr>
        <w:t>.</w:t>
      </w:r>
    </w:p>
    <w:p w:rsidR="00DF0F9D" w:rsidRPr="00050FF3" w:rsidRDefault="00DF0F9D" w:rsidP="003B6D86">
      <w:pPr>
        <w:pStyle w:val="Glava"/>
        <w:numPr>
          <w:ilvl w:val="1"/>
          <w:numId w:val="21"/>
        </w:numPr>
        <w:tabs>
          <w:tab w:val="clear" w:pos="1440"/>
        </w:tabs>
        <w:spacing w:after="60"/>
        <w:ind w:left="1134"/>
        <w:rPr>
          <w:sz w:val="22"/>
          <w:szCs w:val="22"/>
        </w:rPr>
      </w:pPr>
      <w:r w:rsidRPr="00050FF3">
        <w:rPr>
          <w:sz w:val="22"/>
          <w:szCs w:val="22"/>
        </w:rPr>
        <w:t xml:space="preserve">Najmanj en strokovnjak z MCSE certifikatom iz področja Server </w:t>
      </w:r>
      <w:proofErr w:type="spellStart"/>
      <w:r w:rsidRPr="00050FF3">
        <w:rPr>
          <w:sz w:val="22"/>
          <w:szCs w:val="22"/>
        </w:rPr>
        <w:t>Infrastructure</w:t>
      </w:r>
      <w:proofErr w:type="spellEnd"/>
      <w:r w:rsidR="00050FF3" w:rsidRPr="00050FF3">
        <w:rPr>
          <w:sz w:val="22"/>
          <w:szCs w:val="22"/>
        </w:rPr>
        <w:t>.</w:t>
      </w:r>
    </w:p>
    <w:p w:rsidR="00DF0F9D" w:rsidRPr="007A011D" w:rsidRDefault="00050FF3" w:rsidP="0094423E">
      <w:pPr>
        <w:pStyle w:val="Glava"/>
        <w:tabs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Dokazilo: izpolnjen obrazec V-4b »Podatki o ponujenih delavcih« in </w:t>
      </w:r>
      <w:r w:rsidR="00DF0F9D">
        <w:rPr>
          <w:b/>
          <w:sz w:val="22"/>
          <w:szCs w:val="22"/>
        </w:rPr>
        <w:t>kopije</w:t>
      </w:r>
      <w:r w:rsidR="00DF0F9D" w:rsidRPr="00564CA4">
        <w:rPr>
          <w:b/>
          <w:sz w:val="22"/>
          <w:szCs w:val="22"/>
        </w:rPr>
        <w:t xml:space="preserve"> certifikat</w:t>
      </w:r>
      <w:r w:rsidR="00DF0F9D">
        <w:rPr>
          <w:b/>
          <w:sz w:val="22"/>
          <w:szCs w:val="22"/>
        </w:rPr>
        <w:t>ov priložiti v ponudbi</w:t>
      </w:r>
      <w:r w:rsidR="00DF0F9D" w:rsidRPr="00564CA4">
        <w:rPr>
          <w:b/>
          <w:sz w:val="22"/>
          <w:szCs w:val="22"/>
        </w:rPr>
        <w:t>.</w:t>
      </w:r>
    </w:p>
    <w:p w:rsidR="00DF0F9D" w:rsidRDefault="00DF0F9D" w:rsidP="00082D9A">
      <w:pPr>
        <w:rPr>
          <w:sz w:val="22"/>
          <w:szCs w:val="22"/>
        </w:rPr>
      </w:pPr>
    </w:p>
    <w:p w:rsidR="00DF0F9D" w:rsidRDefault="00DF0F9D" w:rsidP="00082D9A">
      <w:pPr>
        <w:rPr>
          <w:sz w:val="22"/>
          <w:szCs w:val="22"/>
        </w:rPr>
      </w:pPr>
    </w:p>
    <w:sectPr w:rsidR="00DF0F9D" w:rsidSect="00B65DA3">
      <w:headerReference w:type="default" r:id="rId10"/>
      <w:footerReference w:type="default" r:id="rId11"/>
      <w:pgSz w:w="11907" w:h="16834" w:code="9"/>
      <w:pgMar w:top="1418" w:right="1275" w:bottom="1134" w:left="1418" w:header="708" w:footer="7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765" w:rsidRDefault="00FA4765">
      <w:r>
        <w:separator/>
      </w:r>
    </w:p>
  </w:endnote>
  <w:endnote w:type="continuationSeparator" w:id="0">
    <w:p w:rsidR="00FA4765" w:rsidRDefault="00FA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765" w:rsidRPr="004063B6" w:rsidRDefault="00FA4765" w:rsidP="0009256A">
    <w:pPr>
      <w:pStyle w:val="Noga"/>
      <w:pBdr>
        <w:top w:val="single" w:sz="4" w:space="1" w:color="auto"/>
      </w:pBdr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ZZZS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672D38">
      <w:rPr>
        <w:i/>
        <w:noProof/>
        <w:sz w:val="17"/>
        <w:szCs w:val="17"/>
      </w:rPr>
      <w:t>3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672D38">
      <w:rPr>
        <w:i/>
        <w:noProof/>
        <w:sz w:val="17"/>
        <w:szCs w:val="17"/>
      </w:rPr>
      <w:t>3</w:t>
    </w:r>
    <w:r w:rsidRPr="004063B6">
      <w:rPr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765" w:rsidRDefault="00FA4765">
      <w:r>
        <w:separator/>
      </w:r>
    </w:p>
  </w:footnote>
  <w:footnote w:type="continuationSeparator" w:id="0">
    <w:p w:rsidR="00FA4765" w:rsidRDefault="00FA4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765" w:rsidRPr="00224A8F" w:rsidRDefault="00FA4765" w:rsidP="00413203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Obrazec V-5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</w:t>
    </w:r>
    <w:r>
      <w:rPr>
        <w:i/>
        <w:sz w:val="16"/>
        <w:szCs w:val="16"/>
      </w:rPr>
      <w:tab/>
    </w:r>
    <w:r w:rsidR="00413203">
      <w:rPr>
        <w:i/>
        <w:sz w:val="16"/>
        <w:szCs w:val="16"/>
      </w:rPr>
      <w:tab/>
    </w:r>
    <w:r w:rsidR="00413203">
      <w:rPr>
        <w:i/>
        <w:sz w:val="16"/>
        <w:szCs w:val="16"/>
      </w:rPr>
      <w:tab/>
    </w:r>
    <w:r w:rsidR="00413203">
      <w:rPr>
        <w:i/>
        <w:sz w:val="16"/>
        <w:szCs w:val="16"/>
      </w:rPr>
      <w:tab/>
    </w:r>
    <w:r w:rsidR="00413203">
      <w:rPr>
        <w:i/>
        <w:sz w:val="16"/>
        <w:szCs w:val="16"/>
      </w:rPr>
      <w:tab/>
    </w:r>
    <w:r w:rsidR="00413203">
      <w:rPr>
        <w:i/>
        <w:sz w:val="16"/>
        <w:szCs w:val="16"/>
      </w:rPr>
      <w:tab/>
      <w:t xml:space="preserve">                      </w:t>
    </w:r>
    <w:r>
      <w:rPr>
        <w:i/>
        <w:sz w:val="16"/>
        <w:szCs w:val="16"/>
      </w:rPr>
      <w:t>Specifikacije</w:t>
    </w:r>
    <w:r w:rsidR="00413203">
      <w:rPr>
        <w:i/>
        <w:sz w:val="16"/>
        <w:szCs w:val="16"/>
      </w:rPr>
      <w:t xml:space="preserve"> – SKLOP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F3B71"/>
    <w:multiLevelType w:val="hybridMultilevel"/>
    <w:tmpl w:val="16725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94B34"/>
    <w:multiLevelType w:val="hybridMultilevel"/>
    <w:tmpl w:val="77E04AA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566EA"/>
    <w:multiLevelType w:val="hybridMultilevel"/>
    <w:tmpl w:val="D0D051B8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F4550"/>
    <w:multiLevelType w:val="hybridMultilevel"/>
    <w:tmpl w:val="F0522D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8">
    <w:nsid w:val="277A3BA2"/>
    <w:multiLevelType w:val="hybridMultilevel"/>
    <w:tmpl w:val="DE82A52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0">
    <w:nsid w:val="2A47302A"/>
    <w:multiLevelType w:val="hybridMultilevel"/>
    <w:tmpl w:val="F7FAE3E8"/>
    <w:lvl w:ilvl="0" w:tplc="893EA3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975784"/>
    <w:multiLevelType w:val="hybridMultilevel"/>
    <w:tmpl w:val="6DA4B6C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50123CE"/>
    <w:multiLevelType w:val="hybridMultilevel"/>
    <w:tmpl w:val="0C5EF3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3B0D52"/>
    <w:multiLevelType w:val="hybridMultilevel"/>
    <w:tmpl w:val="D3087D90"/>
    <w:lvl w:ilvl="0" w:tplc="8D14A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30201"/>
    <w:multiLevelType w:val="multilevel"/>
    <w:tmpl w:val="361AFB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5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7">
    <w:nsid w:val="3E092E4A"/>
    <w:multiLevelType w:val="hybridMultilevel"/>
    <w:tmpl w:val="1750B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745C1"/>
    <w:multiLevelType w:val="hybridMultilevel"/>
    <w:tmpl w:val="919EF6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21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D0E52C6"/>
    <w:multiLevelType w:val="multilevel"/>
    <w:tmpl w:val="5C3844C8"/>
    <w:lvl w:ilvl="0">
      <w:start w:val="1"/>
      <w:numFmt w:val="upperLetter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D9D48AC"/>
    <w:multiLevelType w:val="hybridMultilevel"/>
    <w:tmpl w:val="56348A7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BA4847"/>
    <w:multiLevelType w:val="hybridMultilevel"/>
    <w:tmpl w:val="40206C1E"/>
    <w:lvl w:ilvl="0" w:tplc="302C5FE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1C5957"/>
    <w:multiLevelType w:val="hybridMultilevel"/>
    <w:tmpl w:val="33E4250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E90079"/>
    <w:multiLevelType w:val="hybridMultilevel"/>
    <w:tmpl w:val="9740E2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6505C4"/>
    <w:multiLevelType w:val="multilevel"/>
    <w:tmpl w:val="361AFB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3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1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D863B4"/>
    <w:multiLevelType w:val="hybridMultilevel"/>
    <w:tmpl w:val="13A026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EC2361C"/>
    <w:multiLevelType w:val="hybridMultilevel"/>
    <w:tmpl w:val="E1E0C9C8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5"/>
  </w:num>
  <w:num w:numId="4">
    <w:abstractNumId w:val="12"/>
  </w:num>
  <w:num w:numId="5">
    <w:abstractNumId w:val="31"/>
  </w:num>
  <w:num w:numId="6">
    <w:abstractNumId w:val="22"/>
  </w:num>
  <w:num w:numId="7">
    <w:abstractNumId w:val="9"/>
  </w:num>
  <w:num w:numId="8">
    <w:abstractNumId w:val="16"/>
  </w:num>
  <w:num w:numId="9">
    <w:abstractNumId w:val="20"/>
  </w:num>
  <w:num w:numId="10">
    <w:abstractNumId w:val="26"/>
  </w:num>
  <w:num w:numId="11">
    <w:abstractNumId w:val="3"/>
  </w:num>
  <w:num w:numId="12">
    <w:abstractNumId w:val="18"/>
  </w:num>
  <w:num w:numId="13">
    <w:abstractNumId w:val="30"/>
  </w:num>
  <w:num w:numId="14">
    <w:abstractNumId w:val="7"/>
  </w:num>
  <w:num w:numId="15">
    <w:abstractNumId w:val="6"/>
  </w:num>
  <w:num w:numId="16">
    <w:abstractNumId w:val="34"/>
  </w:num>
  <w:num w:numId="17">
    <w:abstractNumId w:val="15"/>
  </w:num>
  <w:num w:numId="18">
    <w:abstractNumId w:val="19"/>
  </w:num>
  <w:num w:numId="19">
    <w:abstractNumId w:val="21"/>
  </w:num>
  <w:num w:numId="20">
    <w:abstractNumId w:val="28"/>
  </w:num>
  <w:num w:numId="21">
    <w:abstractNumId w:val="32"/>
  </w:num>
  <w:num w:numId="22">
    <w:abstractNumId w:val="13"/>
  </w:num>
  <w:num w:numId="23">
    <w:abstractNumId w:val="33"/>
  </w:num>
  <w:num w:numId="24">
    <w:abstractNumId w:val="11"/>
  </w:num>
  <w:num w:numId="25">
    <w:abstractNumId w:val="10"/>
  </w:num>
  <w:num w:numId="26">
    <w:abstractNumId w:val="35"/>
  </w:num>
  <w:num w:numId="27">
    <w:abstractNumId w:val="27"/>
  </w:num>
  <w:num w:numId="28">
    <w:abstractNumId w:val="4"/>
  </w:num>
  <w:num w:numId="29">
    <w:abstractNumId w:val="2"/>
  </w:num>
  <w:num w:numId="30">
    <w:abstractNumId w:val="24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9"/>
  </w:num>
  <w:num w:numId="34">
    <w:abstractNumId w:val="1"/>
  </w:num>
  <w:num w:numId="35">
    <w:abstractNumId w:val="17"/>
  </w:num>
  <w:num w:numId="36">
    <w:abstractNumId w:val="8"/>
  </w:num>
  <w:num w:numId="37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3234"/>
    <w:rsid w:val="00004DEB"/>
    <w:rsid w:val="0000782C"/>
    <w:rsid w:val="0001104B"/>
    <w:rsid w:val="00014D3C"/>
    <w:rsid w:val="00014F81"/>
    <w:rsid w:val="00026408"/>
    <w:rsid w:val="00027EB4"/>
    <w:rsid w:val="000338DF"/>
    <w:rsid w:val="0003454B"/>
    <w:rsid w:val="000443C5"/>
    <w:rsid w:val="00050FF3"/>
    <w:rsid w:val="00054352"/>
    <w:rsid w:val="00055AF3"/>
    <w:rsid w:val="0006399A"/>
    <w:rsid w:val="00063F9C"/>
    <w:rsid w:val="00066EFA"/>
    <w:rsid w:val="00067B47"/>
    <w:rsid w:val="00080999"/>
    <w:rsid w:val="00082D9A"/>
    <w:rsid w:val="00084CCB"/>
    <w:rsid w:val="000858C2"/>
    <w:rsid w:val="0009256A"/>
    <w:rsid w:val="00093A45"/>
    <w:rsid w:val="000968CE"/>
    <w:rsid w:val="000A1130"/>
    <w:rsid w:val="000A29AA"/>
    <w:rsid w:val="000B31C1"/>
    <w:rsid w:val="000B60D5"/>
    <w:rsid w:val="000C7797"/>
    <w:rsid w:val="000D7459"/>
    <w:rsid w:val="000D7768"/>
    <w:rsid w:val="000E0DCB"/>
    <w:rsid w:val="000E2B46"/>
    <w:rsid w:val="000E3EF8"/>
    <w:rsid w:val="000F24D5"/>
    <w:rsid w:val="000F46FF"/>
    <w:rsid w:val="000F61BF"/>
    <w:rsid w:val="00100863"/>
    <w:rsid w:val="001019BC"/>
    <w:rsid w:val="00124AD6"/>
    <w:rsid w:val="00125697"/>
    <w:rsid w:val="00145124"/>
    <w:rsid w:val="00145E5A"/>
    <w:rsid w:val="00150D8C"/>
    <w:rsid w:val="00152363"/>
    <w:rsid w:val="00156F14"/>
    <w:rsid w:val="00157927"/>
    <w:rsid w:val="00161774"/>
    <w:rsid w:val="001639D6"/>
    <w:rsid w:val="0016579E"/>
    <w:rsid w:val="00170091"/>
    <w:rsid w:val="001721A9"/>
    <w:rsid w:val="00174B8A"/>
    <w:rsid w:val="00184A87"/>
    <w:rsid w:val="001851B5"/>
    <w:rsid w:val="00186066"/>
    <w:rsid w:val="0019643A"/>
    <w:rsid w:val="00196481"/>
    <w:rsid w:val="001A2103"/>
    <w:rsid w:val="001A5097"/>
    <w:rsid w:val="001A6B6E"/>
    <w:rsid w:val="001A7050"/>
    <w:rsid w:val="001B68CA"/>
    <w:rsid w:val="001B7DF1"/>
    <w:rsid w:val="001C04E7"/>
    <w:rsid w:val="001C2227"/>
    <w:rsid w:val="001C3CD3"/>
    <w:rsid w:val="001C52B9"/>
    <w:rsid w:val="001C5C79"/>
    <w:rsid w:val="001C69F2"/>
    <w:rsid w:val="001D2B95"/>
    <w:rsid w:val="001D3FB4"/>
    <w:rsid w:val="001D6872"/>
    <w:rsid w:val="001D6FC0"/>
    <w:rsid w:val="001D73A5"/>
    <w:rsid w:val="001E0575"/>
    <w:rsid w:val="001E0F77"/>
    <w:rsid w:val="001F5652"/>
    <w:rsid w:val="00200C53"/>
    <w:rsid w:val="0020689D"/>
    <w:rsid w:val="00207AC2"/>
    <w:rsid w:val="00212322"/>
    <w:rsid w:val="00221290"/>
    <w:rsid w:val="00222E0C"/>
    <w:rsid w:val="00224A8F"/>
    <w:rsid w:val="00230743"/>
    <w:rsid w:val="002356FC"/>
    <w:rsid w:val="0023705D"/>
    <w:rsid w:val="0024072F"/>
    <w:rsid w:val="00240F22"/>
    <w:rsid w:val="00241277"/>
    <w:rsid w:val="00244C2F"/>
    <w:rsid w:val="0024545D"/>
    <w:rsid w:val="00246DB0"/>
    <w:rsid w:val="0025038C"/>
    <w:rsid w:val="002508A9"/>
    <w:rsid w:val="00252919"/>
    <w:rsid w:val="002530CB"/>
    <w:rsid w:val="00257E78"/>
    <w:rsid w:val="00261679"/>
    <w:rsid w:val="00264A5B"/>
    <w:rsid w:val="00265371"/>
    <w:rsid w:val="00267163"/>
    <w:rsid w:val="00267FA7"/>
    <w:rsid w:val="00270AF6"/>
    <w:rsid w:val="00272CE3"/>
    <w:rsid w:val="002733D1"/>
    <w:rsid w:val="00276139"/>
    <w:rsid w:val="00276C9B"/>
    <w:rsid w:val="002829B6"/>
    <w:rsid w:val="00294AC9"/>
    <w:rsid w:val="00296019"/>
    <w:rsid w:val="002A06D8"/>
    <w:rsid w:val="002A4BF5"/>
    <w:rsid w:val="002B1B3F"/>
    <w:rsid w:val="002B47D0"/>
    <w:rsid w:val="002B4F2C"/>
    <w:rsid w:val="002B56CA"/>
    <w:rsid w:val="002C1D50"/>
    <w:rsid w:val="002C47CC"/>
    <w:rsid w:val="002D2015"/>
    <w:rsid w:val="002D67E8"/>
    <w:rsid w:val="003010CB"/>
    <w:rsid w:val="0030424A"/>
    <w:rsid w:val="0030516A"/>
    <w:rsid w:val="00321CB9"/>
    <w:rsid w:val="00323182"/>
    <w:rsid w:val="0032513A"/>
    <w:rsid w:val="00332362"/>
    <w:rsid w:val="0034180D"/>
    <w:rsid w:val="00342000"/>
    <w:rsid w:val="00343813"/>
    <w:rsid w:val="0035044C"/>
    <w:rsid w:val="0036518E"/>
    <w:rsid w:val="00366F37"/>
    <w:rsid w:val="003748E4"/>
    <w:rsid w:val="003870DD"/>
    <w:rsid w:val="00387977"/>
    <w:rsid w:val="00395852"/>
    <w:rsid w:val="00397E0B"/>
    <w:rsid w:val="003A383B"/>
    <w:rsid w:val="003B423A"/>
    <w:rsid w:val="003B6D86"/>
    <w:rsid w:val="003C5FC3"/>
    <w:rsid w:val="003E4D0A"/>
    <w:rsid w:val="003F5854"/>
    <w:rsid w:val="003F6A37"/>
    <w:rsid w:val="004063B6"/>
    <w:rsid w:val="00411708"/>
    <w:rsid w:val="00413203"/>
    <w:rsid w:val="00417220"/>
    <w:rsid w:val="00420429"/>
    <w:rsid w:val="00420765"/>
    <w:rsid w:val="00421FB1"/>
    <w:rsid w:val="00426D2E"/>
    <w:rsid w:val="00430DBA"/>
    <w:rsid w:val="004340C2"/>
    <w:rsid w:val="00434194"/>
    <w:rsid w:val="00437114"/>
    <w:rsid w:val="00453F7A"/>
    <w:rsid w:val="00470AED"/>
    <w:rsid w:val="00472294"/>
    <w:rsid w:val="004756C9"/>
    <w:rsid w:val="00475B7A"/>
    <w:rsid w:val="00477E07"/>
    <w:rsid w:val="00483554"/>
    <w:rsid w:val="004B1CB4"/>
    <w:rsid w:val="004B749E"/>
    <w:rsid w:val="004B7618"/>
    <w:rsid w:val="004C150B"/>
    <w:rsid w:val="004C31AB"/>
    <w:rsid w:val="004C52EC"/>
    <w:rsid w:val="004C5903"/>
    <w:rsid w:val="004C6C1C"/>
    <w:rsid w:val="004D395C"/>
    <w:rsid w:val="004D6045"/>
    <w:rsid w:val="004E1045"/>
    <w:rsid w:val="004E2386"/>
    <w:rsid w:val="004F1165"/>
    <w:rsid w:val="00512C02"/>
    <w:rsid w:val="00513738"/>
    <w:rsid w:val="0052073B"/>
    <w:rsid w:val="00530BEE"/>
    <w:rsid w:val="0053318C"/>
    <w:rsid w:val="005342D5"/>
    <w:rsid w:val="00534509"/>
    <w:rsid w:val="00535C3D"/>
    <w:rsid w:val="005640FC"/>
    <w:rsid w:val="005666E3"/>
    <w:rsid w:val="005675AB"/>
    <w:rsid w:val="00567683"/>
    <w:rsid w:val="00577615"/>
    <w:rsid w:val="00580B03"/>
    <w:rsid w:val="005849C1"/>
    <w:rsid w:val="00590004"/>
    <w:rsid w:val="0059606E"/>
    <w:rsid w:val="00596CF5"/>
    <w:rsid w:val="005A12C5"/>
    <w:rsid w:val="005B1B75"/>
    <w:rsid w:val="005C3D91"/>
    <w:rsid w:val="005D0877"/>
    <w:rsid w:val="005D3E62"/>
    <w:rsid w:val="005D571F"/>
    <w:rsid w:val="005D6B59"/>
    <w:rsid w:val="005E4BE8"/>
    <w:rsid w:val="005E6CFC"/>
    <w:rsid w:val="005F3114"/>
    <w:rsid w:val="005F69CF"/>
    <w:rsid w:val="006010A8"/>
    <w:rsid w:val="00604D25"/>
    <w:rsid w:val="00615CF8"/>
    <w:rsid w:val="006160C2"/>
    <w:rsid w:val="00632A23"/>
    <w:rsid w:val="00633FDE"/>
    <w:rsid w:val="00634F4B"/>
    <w:rsid w:val="00640E32"/>
    <w:rsid w:val="006424B8"/>
    <w:rsid w:val="00651B1E"/>
    <w:rsid w:val="00656316"/>
    <w:rsid w:val="006567D3"/>
    <w:rsid w:val="0066436F"/>
    <w:rsid w:val="00665182"/>
    <w:rsid w:val="0066680D"/>
    <w:rsid w:val="006676A6"/>
    <w:rsid w:val="00672D38"/>
    <w:rsid w:val="00680D1E"/>
    <w:rsid w:val="00682DA0"/>
    <w:rsid w:val="00684F66"/>
    <w:rsid w:val="006905C0"/>
    <w:rsid w:val="00691F79"/>
    <w:rsid w:val="00693DF7"/>
    <w:rsid w:val="006955D4"/>
    <w:rsid w:val="0069776F"/>
    <w:rsid w:val="00697925"/>
    <w:rsid w:val="006A04E1"/>
    <w:rsid w:val="006B19A2"/>
    <w:rsid w:val="006B5558"/>
    <w:rsid w:val="006B6B82"/>
    <w:rsid w:val="006D4BBF"/>
    <w:rsid w:val="006D7BEC"/>
    <w:rsid w:val="006D7D61"/>
    <w:rsid w:val="006E0827"/>
    <w:rsid w:val="006E2DFC"/>
    <w:rsid w:val="006E4047"/>
    <w:rsid w:val="006F3BFA"/>
    <w:rsid w:val="00704641"/>
    <w:rsid w:val="00711990"/>
    <w:rsid w:val="00712125"/>
    <w:rsid w:val="0073498F"/>
    <w:rsid w:val="00734D4E"/>
    <w:rsid w:val="007639F8"/>
    <w:rsid w:val="00763B9D"/>
    <w:rsid w:val="00771DD7"/>
    <w:rsid w:val="00780AE7"/>
    <w:rsid w:val="00781C62"/>
    <w:rsid w:val="007867F5"/>
    <w:rsid w:val="00793CB1"/>
    <w:rsid w:val="00795E22"/>
    <w:rsid w:val="007A18E4"/>
    <w:rsid w:val="007A2CD0"/>
    <w:rsid w:val="007A3C92"/>
    <w:rsid w:val="007B21AF"/>
    <w:rsid w:val="007B789F"/>
    <w:rsid w:val="007C5FD8"/>
    <w:rsid w:val="007E3134"/>
    <w:rsid w:val="007E4440"/>
    <w:rsid w:val="007E7503"/>
    <w:rsid w:val="007F7AD5"/>
    <w:rsid w:val="00801A26"/>
    <w:rsid w:val="00801C87"/>
    <w:rsid w:val="008038A3"/>
    <w:rsid w:val="00811275"/>
    <w:rsid w:val="008155FE"/>
    <w:rsid w:val="0081754B"/>
    <w:rsid w:val="0084535E"/>
    <w:rsid w:val="0085408D"/>
    <w:rsid w:val="00856276"/>
    <w:rsid w:val="00866B53"/>
    <w:rsid w:val="008716E9"/>
    <w:rsid w:val="00873E9D"/>
    <w:rsid w:val="008754C6"/>
    <w:rsid w:val="008772CA"/>
    <w:rsid w:val="00880566"/>
    <w:rsid w:val="00881F9C"/>
    <w:rsid w:val="00884B7B"/>
    <w:rsid w:val="00885963"/>
    <w:rsid w:val="00886BC6"/>
    <w:rsid w:val="00892AA5"/>
    <w:rsid w:val="008934A5"/>
    <w:rsid w:val="00893EE6"/>
    <w:rsid w:val="008B197D"/>
    <w:rsid w:val="008B3428"/>
    <w:rsid w:val="008B5345"/>
    <w:rsid w:val="008C388F"/>
    <w:rsid w:val="008C5FAF"/>
    <w:rsid w:val="008D0F1F"/>
    <w:rsid w:val="008D26D3"/>
    <w:rsid w:val="008E048F"/>
    <w:rsid w:val="008E1FE9"/>
    <w:rsid w:val="008E414C"/>
    <w:rsid w:val="008E6BBF"/>
    <w:rsid w:val="008F1B26"/>
    <w:rsid w:val="008F5CE2"/>
    <w:rsid w:val="00900779"/>
    <w:rsid w:val="0090424B"/>
    <w:rsid w:val="009138E3"/>
    <w:rsid w:val="00916160"/>
    <w:rsid w:val="009220F9"/>
    <w:rsid w:val="00922E1A"/>
    <w:rsid w:val="0092407D"/>
    <w:rsid w:val="009249B5"/>
    <w:rsid w:val="009341F0"/>
    <w:rsid w:val="00934678"/>
    <w:rsid w:val="009401F7"/>
    <w:rsid w:val="009425F9"/>
    <w:rsid w:val="00943488"/>
    <w:rsid w:val="0094423E"/>
    <w:rsid w:val="00951B77"/>
    <w:rsid w:val="00963385"/>
    <w:rsid w:val="00971C25"/>
    <w:rsid w:val="00987D52"/>
    <w:rsid w:val="0099066A"/>
    <w:rsid w:val="009920C9"/>
    <w:rsid w:val="0099250A"/>
    <w:rsid w:val="00994E52"/>
    <w:rsid w:val="009A1D30"/>
    <w:rsid w:val="009A205F"/>
    <w:rsid w:val="009A3768"/>
    <w:rsid w:val="009A576D"/>
    <w:rsid w:val="009A6099"/>
    <w:rsid w:val="009A7E59"/>
    <w:rsid w:val="009B771E"/>
    <w:rsid w:val="009B7C69"/>
    <w:rsid w:val="009C0373"/>
    <w:rsid w:val="009D2DDD"/>
    <w:rsid w:val="009D6B78"/>
    <w:rsid w:val="009E2598"/>
    <w:rsid w:val="009E473B"/>
    <w:rsid w:val="009E4E99"/>
    <w:rsid w:val="009F417B"/>
    <w:rsid w:val="009F7F0A"/>
    <w:rsid w:val="00A03088"/>
    <w:rsid w:val="00A05DE4"/>
    <w:rsid w:val="00A154E1"/>
    <w:rsid w:val="00A164ED"/>
    <w:rsid w:val="00A21C0D"/>
    <w:rsid w:val="00A324C9"/>
    <w:rsid w:val="00A33A30"/>
    <w:rsid w:val="00A400BA"/>
    <w:rsid w:val="00A46272"/>
    <w:rsid w:val="00A52A93"/>
    <w:rsid w:val="00A63AE6"/>
    <w:rsid w:val="00A823B5"/>
    <w:rsid w:val="00A8366A"/>
    <w:rsid w:val="00A8583C"/>
    <w:rsid w:val="00A87F42"/>
    <w:rsid w:val="00A91384"/>
    <w:rsid w:val="00A91B0A"/>
    <w:rsid w:val="00A92CCF"/>
    <w:rsid w:val="00A939DE"/>
    <w:rsid w:val="00A94240"/>
    <w:rsid w:val="00A95038"/>
    <w:rsid w:val="00AA0E9F"/>
    <w:rsid w:val="00AA341E"/>
    <w:rsid w:val="00AA5B17"/>
    <w:rsid w:val="00AA63EB"/>
    <w:rsid w:val="00AB028A"/>
    <w:rsid w:val="00AC32B8"/>
    <w:rsid w:val="00AC4120"/>
    <w:rsid w:val="00AC6377"/>
    <w:rsid w:val="00AD6E42"/>
    <w:rsid w:val="00AD7874"/>
    <w:rsid w:val="00AE32D5"/>
    <w:rsid w:val="00AE4718"/>
    <w:rsid w:val="00AF4FC1"/>
    <w:rsid w:val="00B07831"/>
    <w:rsid w:val="00B10A83"/>
    <w:rsid w:val="00B13098"/>
    <w:rsid w:val="00B21048"/>
    <w:rsid w:val="00B2381C"/>
    <w:rsid w:val="00B24B8C"/>
    <w:rsid w:val="00B34DC2"/>
    <w:rsid w:val="00B3556D"/>
    <w:rsid w:val="00B36DA2"/>
    <w:rsid w:val="00B36E8A"/>
    <w:rsid w:val="00B45196"/>
    <w:rsid w:val="00B45B7B"/>
    <w:rsid w:val="00B50D3C"/>
    <w:rsid w:val="00B519BE"/>
    <w:rsid w:val="00B55038"/>
    <w:rsid w:val="00B60B9C"/>
    <w:rsid w:val="00B653AA"/>
    <w:rsid w:val="00B65DA3"/>
    <w:rsid w:val="00B65E59"/>
    <w:rsid w:val="00B741E9"/>
    <w:rsid w:val="00B826E8"/>
    <w:rsid w:val="00B835C6"/>
    <w:rsid w:val="00B84416"/>
    <w:rsid w:val="00B867C1"/>
    <w:rsid w:val="00B928A5"/>
    <w:rsid w:val="00BA1DB2"/>
    <w:rsid w:val="00BA5810"/>
    <w:rsid w:val="00BA6473"/>
    <w:rsid w:val="00BB29E9"/>
    <w:rsid w:val="00BB3089"/>
    <w:rsid w:val="00BB4A15"/>
    <w:rsid w:val="00BB7FE0"/>
    <w:rsid w:val="00BC4224"/>
    <w:rsid w:val="00BC5F65"/>
    <w:rsid w:val="00BD13C5"/>
    <w:rsid w:val="00BD3C97"/>
    <w:rsid w:val="00BD4E68"/>
    <w:rsid w:val="00BE0BD6"/>
    <w:rsid w:val="00BE3BA8"/>
    <w:rsid w:val="00BE3C98"/>
    <w:rsid w:val="00BE5520"/>
    <w:rsid w:val="00BE6E00"/>
    <w:rsid w:val="00BF25EF"/>
    <w:rsid w:val="00BF4C69"/>
    <w:rsid w:val="00BF7F1C"/>
    <w:rsid w:val="00C034C9"/>
    <w:rsid w:val="00C123A6"/>
    <w:rsid w:val="00C1312A"/>
    <w:rsid w:val="00C16AAA"/>
    <w:rsid w:val="00C1753F"/>
    <w:rsid w:val="00C21A3D"/>
    <w:rsid w:val="00C348BC"/>
    <w:rsid w:val="00C46D8E"/>
    <w:rsid w:val="00C619E1"/>
    <w:rsid w:val="00C7745E"/>
    <w:rsid w:val="00C77897"/>
    <w:rsid w:val="00C80235"/>
    <w:rsid w:val="00C827CD"/>
    <w:rsid w:val="00CA1899"/>
    <w:rsid w:val="00CA2915"/>
    <w:rsid w:val="00CA3E68"/>
    <w:rsid w:val="00CB16B2"/>
    <w:rsid w:val="00CB74D4"/>
    <w:rsid w:val="00CC074D"/>
    <w:rsid w:val="00CC0DF1"/>
    <w:rsid w:val="00CC1104"/>
    <w:rsid w:val="00CC2F77"/>
    <w:rsid w:val="00CC59F6"/>
    <w:rsid w:val="00CC76C1"/>
    <w:rsid w:val="00CD2EC6"/>
    <w:rsid w:val="00CD3675"/>
    <w:rsid w:val="00CD5AB8"/>
    <w:rsid w:val="00CD6438"/>
    <w:rsid w:val="00CD7F48"/>
    <w:rsid w:val="00CE0FE8"/>
    <w:rsid w:val="00CE4DAE"/>
    <w:rsid w:val="00CE7A00"/>
    <w:rsid w:val="00CF3C30"/>
    <w:rsid w:val="00CF4E91"/>
    <w:rsid w:val="00D025C9"/>
    <w:rsid w:val="00D06152"/>
    <w:rsid w:val="00D142D1"/>
    <w:rsid w:val="00D17D92"/>
    <w:rsid w:val="00D3061A"/>
    <w:rsid w:val="00D3115D"/>
    <w:rsid w:val="00D32A44"/>
    <w:rsid w:val="00D40362"/>
    <w:rsid w:val="00D42B0C"/>
    <w:rsid w:val="00D45AE9"/>
    <w:rsid w:val="00D47B94"/>
    <w:rsid w:val="00D50AEC"/>
    <w:rsid w:val="00D55BD1"/>
    <w:rsid w:val="00D600D8"/>
    <w:rsid w:val="00D62590"/>
    <w:rsid w:val="00D85609"/>
    <w:rsid w:val="00D9062C"/>
    <w:rsid w:val="00D927A5"/>
    <w:rsid w:val="00D962E3"/>
    <w:rsid w:val="00DA0BCA"/>
    <w:rsid w:val="00DA1E33"/>
    <w:rsid w:val="00DA3523"/>
    <w:rsid w:val="00DB39E3"/>
    <w:rsid w:val="00DB46B8"/>
    <w:rsid w:val="00DB7956"/>
    <w:rsid w:val="00DC1C47"/>
    <w:rsid w:val="00DC375F"/>
    <w:rsid w:val="00DC5D66"/>
    <w:rsid w:val="00DD104C"/>
    <w:rsid w:val="00DE0252"/>
    <w:rsid w:val="00DE2430"/>
    <w:rsid w:val="00DE2B29"/>
    <w:rsid w:val="00DE2CD4"/>
    <w:rsid w:val="00DE70C3"/>
    <w:rsid w:val="00DF07E1"/>
    <w:rsid w:val="00DF0F9D"/>
    <w:rsid w:val="00DF55B4"/>
    <w:rsid w:val="00E00734"/>
    <w:rsid w:val="00E1211B"/>
    <w:rsid w:val="00E329E4"/>
    <w:rsid w:val="00E331F4"/>
    <w:rsid w:val="00E35465"/>
    <w:rsid w:val="00E41A66"/>
    <w:rsid w:val="00E41B18"/>
    <w:rsid w:val="00E43AF4"/>
    <w:rsid w:val="00E62747"/>
    <w:rsid w:val="00E67028"/>
    <w:rsid w:val="00E715BF"/>
    <w:rsid w:val="00E71A7E"/>
    <w:rsid w:val="00E729A3"/>
    <w:rsid w:val="00E743C5"/>
    <w:rsid w:val="00E745A1"/>
    <w:rsid w:val="00E757B7"/>
    <w:rsid w:val="00E8454A"/>
    <w:rsid w:val="00E86FE9"/>
    <w:rsid w:val="00E946D4"/>
    <w:rsid w:val="00EA2F44"/>
    <w:rsid w:val="00EA59F5"/>
    <w:rsid w:val="00EB1E1A"/>
    <w:rsid w:val="00EB2204"/>
    <w:rsid w:val="00EB243A"/>
    <w:rsid w:val="00EB536A"/>
    <w:rsid w:val="00EC6736"/>
    <w:rsid w:val="00ED75D3"/>
    <w:rsid w:val="00ED7E12"/>
    <w:rsid w:val="00EE0EC9"/>
    <w:rsid w:val="00EE5C98"/>
    <w:rsid w:val="00EE6F1B"/>
    <w:rsid w:val="00EE7DF8"/>
    <w:rsid w:val="00EF2C88"/>
    <w:rsid w:val="00F0180A"/>
    <w:rsid w:val="00F226D3"/>
    <w:rsid w:val="00F260AC"/>
    <w:rsid w:val="00F278DB"/>
    <w:rsid w:val="00F322B3"/>
    <w:rsid w:val="00F33348"/>
    <w:rsid w:val="00F357FD"/>
    <w:rsid w:val="00F367D4"/>
    <w:rsid w:val="00F502CC"/>
    <w:rsid w:val="00F5409B"/>
    <w:rsid w:val="00F55AD2"/>
    <w:rsid w:val="00F67F03"/>
    <w:rsid w:val="00F7129C"/>
    <w:rsid w:val="00F71EF6"/>
    <w:rsid w:val="00F72760"/>
    <w:rsid w:val="00F84009"/>
    <w:rsid w:val="00F90D77"/>
    <w:rsid w:val="00F9740F"/>
    <w:rsid w:val="00FA2080"/>
    <w:rsid w:val="00FA4765"/>
    <w:rsid w:val="00FA5096"/>
    <w:rsid w:val="00FA60A1"/>
    <w:rsid w:val="00FB32D7"/>
    <w:rsid w:val="00FB4075"/>
    <w:rsid w:val="00FB6B20"/>
    <w:rsid w:val="00FC4EC1"/>
    <w:rsid w:val="00FC6362"/>
    <w:rsid w:val="00FD1A73"/>
    <w:rsid w:val="00FE1003"/>
    <w:rsid w:val="00FE1B2A"/>
    <w:rsid w:val="00FE48C3"/>
    <w:rsid w:val="00FE5808"/>
    <w:rsid w:val="00FF15F2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rPr>
      <w:sz w:val="16"/>
    </w:rPr>
  </w:style>
  <w:style w:type="paragraph" w:styleId="Pripombabesedilo">
    <w:name w:val="annotation text"/>
    <w:basedOn w:val="Navaden"/>
    <w:link w:val="PripombabesediloZnak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E71A7E"/>
    <w:rPr>
      <w:color w:val="0000FF" w:themeColor="hyperlink"/>
      <w:u w:val="single"/>
    </w:rPr>
  </w:style>
  <w:style w:type="paragraph" w:customStyle="1" w:styleId="Brezrazmikov1">
    <w:name w:val="Brez razmikov1"/>
    <w:qFormat/>
    <w:rsid w:val="00B826E8"/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3B6D86"/>
    <w:rPr>
      <w:rFonts w:ascii="Arial" w:hAnsi="Arial" w:cs="Arial"/>
      <w:sz w:val="24"/>
      <w:szCs w:val="24"/>
    </w:rPr>
  </w:style>
  <w:style w:type="character" w:customStyle="1" w:styleId="skunamecart">
    <w:name w:val="skunamecart"/>
    <w:basedOn w:val="Privzetapisavaodstavka"/>
    <w:rsid w:val="003B6D86"/>
  </w:style>
  <w:style w:type="character" w:customStyle="1" w:styleId="content">
    <w:name w:val="content"/>
    <w:basedOn w:val="Privzetapisavaodstavka"/>
    <w:rsid w:val="003B6D86"/>
  </w:style>
  <w:style w:type="paragraph" w:styleId="Napis">
    <w:name w:val="caption"/>
    <w:basedOn w:val="Navaden"/>
    <w:next w:val="Navaden"/>
    <w:uiPriority w:val="35"/>
    <w:unhideWhenUsed/>
    <w:qFormat/>
    <w:rsid w:val="003B6D86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cellbody">
    <w:name w:val="pcellbody"/>
    <w:basedOn w:val="Navaden"/>
    <w:rsid w:val="003B6D86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rPr>
      <w:sz w:val="16"/>
    </w:rPr>
  </w:style>
  <w:style w:type="paragraph" w:styleId="Pripombabesedilo">
    <w:name w:val="annotation text"/>
    <w:basedOn w:val="Navaden"/>
    <w:link w:val="PripombabesediloZnak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E71A7E"/>
    <w:rPr>
      <w:color w:val="0000FF" w:themeColor="hyperlink"/>
      <w:u w:val="single"/>
    </w:rPr>
  </w:style>
  <w:style w:type="paragraph" w:customStyle="1" w:styleId="Brezrazmikov1">
    <w:name w:val="Brez razmikov1"/>
    <w:qFormat/>
    <w:rsid w:val="00B826E8"/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3B6D86"/>
    <w:rPr>
      <w:rFonts w:ascii="Arial" w:hAnsi="Arial" w:cs="Arial"/>
      <w:sz w:val="24"/>
      <w:szCs w:val="24"/>
    </w:rPr>
  </w:style>
  <w:style w:type="character" w:customStyle="1" w:styleId="skunamecart">
    <w:name w:val="skunamecart"/>
    <w:basedOn w:val="Privzetapisavaodstavka"/>
    <w:rsid w:val="003B6D86"/>
  </w:style>
  <w:style w:type="character" w:customStyle="1" w:styleId="content">
    <w:name w:val="content"/>
    <w:basedOn w:val="Privzetapisavaodstavka"/>
    <w:rsid w:val="003B6D86"/>
  </w:style>
  <w:style w:type="paragraph" w:styleId="Napis">
    <w:name w:val="caption"/>
    <w:basedOn w:val="Navaden"/>
    <w:next w:val="Navaden"/>
    <w:uiPriority w:val="35"/>
    <w:unhideWhenUsed/>
    <w:qFormat/>
    <w:rsid w:val="003B6D86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cellbody">
    <w:name w:val="pcellbody"/>
    <w:basedOn w:val="Navaden"/>
    <w:rsid w:val="003B6D86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ED490-6479-41EF-A6B5-112A64201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206</TotalTime>
  <Pages>3</Pages>
  <Words>628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Amalija Krnc Zdešar</cp:lastModifiedBy>
  <cp:revision>26</cp:revision>
  <cp:lastPrinted>2018-04-23T10:57:00Z</cp:lastPrinted>
  <dcterms:created xsi:type="dcterms:W3CDTF">2017-12-18T08:18:00Z</dcterms:created>
  <dcterms:modified xsi:type="dcterms:W3CDTF">2018-04-23T10:57:00Z</dcterms:modified>
</cp:coreProperties>
</file>